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52b6" w14:paraId="ef752b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64397E">
        <w:t>764</w:t>
      </w:r>
      <w:r w:rsidR="001A2481" w:rsidRPr="000351DA">
        <w:t>/1</w:t>
      </w:r>
      <w:r w:rsidR="0068218C">
        <w:t>6</w:t>
      </w:r>
      <w:r w:rsidR="0024291D">
        <w:t>-</w:t>
      </w:r>
      <w:r w:rsidR="0064397E">
        <w:t>17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64397E">
        <w:t xml:space="preserve">VIZIJA ZADAR </w:t>
      </w:r>
      <w:r w:rsidR="001713D2">
        <w:t xml:space="preserve">d.o.o., Zadar, </w:t>
      </w:r>
      <w:r w:rsidR="0064397E">
        <w:t>Hrvatskog sabora 28</w:t>
      </w:r>
      <w:r w:rsidR="001713D2">
        <w:t xml:space="preserve">, Zadar, OIB: </w:t>
      </w:r>
      <w:r w:rsidR="0064397E">
        <w:t>32279780698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64397E">
        <w:t>VIZIJA ZADAR d.o.o., Zadar, Hrvatskog sabora 28, Zadar, OIB: 32279780698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64397E">
        <w:t>4. travnja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64397E" w:rsidP="0064397E" w:rsidR="0064397E" w:rsidRPr="0064397E">
      <w:r w:rsidRPr="0064397E">
        <w:t>Za točnost otpravka – ovlaštena službenica                                                 Sutkinja</w:t>
      </w:r>
    </w:p>
    <w:p w:rsidRDefault="0064397E" w:rsidP="0064397E" w:rsidR="0064397E" w:rsidRPr="0064397E">
      <w:r w:rsidRPr="0064397E">
        <w:t>Željena Dražić                                                                                              Ardena Bajlo,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87C2C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4397E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779F0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66BA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6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6B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6B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6B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6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6B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6B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6B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VIZIJA ZADAR d.o.o. za građenje i proizvodnju</izvorni_sadrzaj>
    <derivirana_varijabla naziv="DomainObject.Predmet.ProtustrankaFormated_1">  VIZIJA ZADAR d.o.o. za građenje i proizvodnju</derivirana_varijabla>
  </DomainObject.Predmet.ProtustrankaFormated>
  <DomainObject.Predmet.ProtustrankaFormatedOIB>
    <izvorni_sadrzaj>  VIZIJA ZADAR d.o.o. za građenje i proizvodnju, OIB 32279780698</izvorni_sadrzaj>
    <derivirana_varijabla naziv="DomainObject.Predmet.ProtustrankaFormatedOIB_1">  VIZIJA ZADAR d.o.o. za građenje i proizvodnju, OIB 32279780698</derivirana_varijabla>
  </DomainObject.Predmet.ProtustrankaFormatedOIB>
  <DomainObject.Predmet.ProtustrankaFormatedWithAdress>
    <izvorni_sadrzaj> VIZIJA ZADAR d.o.o. za građenje i proizvodnju, Hrvatskog sabora 28, 23000 Zadar</izvorni_sadrzaj>
    <derivirana_varijabla naziv="DomainObject.Predmet.ProtustrankaFormatedWithAdress_1"> VIZIJA ZADAR d.o.o. za građenje i proizvodnju, Hrvatskog sabora 28, 23000 Zadar</derivirana_varijabla>
  </DomainObject.Predmet.ProtustrankaFormatedWithAdress>
  <DomainObject.Predmet.ProtustrankaFormatedWithAdressOIB>
    <izvorni_sadrzaj> VIZIJA ZADAR d.o.o. za građenje i proizvodnju, OIB 32279780698, Hrvatskog sabora 28, 23000 Zadar</izvorni_sadrzaj>
    <derivirana_varijabla naziv="DomainObject.Predmet.ProtustrankaFormatedWithAdressOIB_1"> VIZIJA ZADAR d.o.o. za građenje i proizvodnju, OIB 32279780698, Hrvatskog sabora 28, 23000 Zadar</derivirana_varijabla>
  </DomainObject.Predmet.ProtustrankaFormatedWithAdressOIB>
  <DomainObject.Predmet.ProtustrankaWithAdress>
    <izvorni_sadrzaj>VIZIJA ZADAR d.o.o. za građenje i proizvodnju Hrvatskog sabora 28, 23000 Zadar</izvorni_sadrzaj>
    <derivirana_varijabla naziv="DomainObject.Predmet.ProtustrankaWithAdress_1">VIZIJA ZADAR d.o.o. za građenje i proizvodnju Hrvatskog sabora 28, 23000 Zadar</derivirana_varijabla>
  </DomainObject.Predmet.ProtustrankaWithAdress>
  <DomainObject.Predmet.ProtustrankaWithAdressOIB>
    <izvorni_sadrzaj>VIZIJA ZADAR d.o.o. za građenje i proizvodnju, OIB 32279780698, Hrvatskog sabora 28, 23000 Zadar</izvorni_sadrzaj>
    <derivirana_varijabla naziv="DomainObject.Predmet.ProtustrankaWithAdressOIB_1">VIZIJA ZADAR d.o.o. za građenje i proizvodnju, OIB 32279780698, Hrvatskog sabora 28, 23000 Zadar</derivirana_varijabla>
  </DomainObject.Predmet.ProtustrankaWithAdressOIB>
  <DomainObject.Predmet.ProtustrankaNazivFormated>
    <izvorni_sadrzaj>VIZIJA ZADAR d.o.o. za građenje i proizvodnju</izvorni_sadrzaj>
    <derivirana_varijabla naziv="DomainObject.Predmet.ProtustrankaNazivFormated_1">VIZIJA ZADAR d.o.o. za građenje i proizvodnju</derivirana_varijabla>
  </DomainObject.Predmet.ProtustrankaNazivFormated>
  <DomainObject.Predmet.ProtustrankaNazivFormatedOIB>
    <izvorni_sadrzaj>VIZIJA ZADAR d.o.o. za građenje i proizvodnju, OIB 32279780698</izvorni_sadrzaj>
    <derivirana_varijabla naziv="DomainObject.Predmet.ProtustrankaNazivFormatedOIB_1">VIZIJA ZADAR d.o.o. za građenje i proizvodnju, OIB 32279780698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293677.75</izvorni_sadrzaj>
    <derivirana_varijabla naziv="DomainObject.Predmet.TrenutnaVrijednost_1">293677.75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VIZIJA ZADAR d.o.o. za građenje i proizvodnju</item>
    </izvorni_sadrzaj>
    <derivirana_varijabla naziv="DomainObject.Predmet.ProtuStrankaListFormated_1">
      <item>VIZIJA ZADAR d.o.o. za građenje i proizvodnju</item>
    </derivirana_varijabla>
  </DomainObject.Predmet.ProtuStrankaListFormated>
  <DomainObject.Predmet.ProtuStrankaListFormatedOIB>
    <izvorni_sadrzaj>
      <item>VIZIJA ZADAR d.o.o. za građenje i proizvodnju, OIB 32279780698</item>
    </izvorni_sadrzaj>
    <derivirana_varijabla naziv="DomainObject.Predmet.ProtuStrankaListFormatedOIB_1">
      <item>VIZIJA ZADAR d.o.o. za građenje i proizvodnju, OIB 32279780698</item>
    </derivirana_varijabla>
  </DomainObject.Predmet.ProtuStrankaListFormatedOIB>
  <DomainObject.Predmet.ProtuStrankaListFormatedWithAdress>
    <izvorni_sadrzaj>
      <item>VIZIJA ZADAR d.o.o. za građenje i proizvodnju, Hrvatskog sabora 28, 23000 Zadar</item>
    </izvorni_sadrzaj>
    <derivirana_varijabla naziv="DomainObject.Predmet.ProtuStrankaListFormatedWithAdress_1">
      <item>VIZIJA ZADAR d.o.o. za građenje i proizvodnju, Hrvatskog sabora 28, 23000 Zadar</item>
    </derivirana_varijabla>
  </DomainObject.Predmet.ProtuStrankaListFormatedWithAdress>
  <DomainObject.Predmet.ProtuStrankaListFormatedWithAdressOIB>
    <izvorni_sadrzaj>
      <item>VIZIJA ZADAR d.o.o. za građenje i proizvodnju, OIB 32279780698, Hrvatskog sabora 28, 23000 Zadar</item>
    </izvorni_sadrzaj>
    <derivirana_varijabla naziv="DomainObject.Predmet.ProtuStrankaListFormatedWithAdressOIB_1">
      <item>VIZIJA ZADAR d.o.o. za građenje i proizvodnju, OIB 32279780698, Hrvatskog sabora 28, 23000 Zadar</item>
    </derivirana_varijabla>
  </DomainObject.Predmet.ProtuStrankaListFormatedWithAdressOIB>
  <DomainObject.Predmet.ProtuStrankaListNazivFormated>
    <izvorni_sadrzaj>
      <item>VIZIJA ZADAR d.o.o. za građenje i proizvodnju</item>
    </izvorni_sadrzaj>
    <derivirana_varijabla naziv="DomainObject.Predmet.ProtuStrankaListNazivFormated_1">
      <item>VIZIJA ZADAR d.o.o. za građenje i proizvodnju</item>
    </derivirana_varijabla>
  </DomainObject.Predmet.ProtuStrankaListNazivFormated>
  <DomainObject.Predmet.ProtuStrankaListNazivFormatedOIB>
    <izvorni_sadrzaj>
      <item>VIZIJA ZADAR d.o.o. za građenje i proizvodnju, OIB 32279780698</item>
    </izvorni_sadrzaj>
    <derivirana_varijabla naziv="DomainObject.Predmet.ProtuStrankaListNazivFormatedOIB_1">
      <item>VIZIJA ZADAR d.o.o. za građenje i proizvodnju, OIB 32279780698</item>
    </derivirana_varijabla>
  </DomainObject.Predmet.ProtuStrankaListNazivFormatedOIB>
  <DomainObject.Predmet.OstaliListFormated>
    <izvorni_sadrzaj>
      <item>Ivan Marinović</item>
    </izvorni_sadrzaj>
    <derivirana_varijabla naziv="DomainObject.Predmet.OstaliListFormated_1">
      <item>Ivan Marinović</item>
    </derivirana_varijabla>
  </DomainObject.Predmet.OstaliListFormated>
  <DomainObject.Predmet.OstaliListFormatedOIB>
    <izvorni_sadrzaj>
      <item>Ivan Marinović, OIB 84468390394</item>
    </izvorni_sadrzaj>
    <derivirana_varijabla naziv="DomainObject.Predmet.OstaliListFormatedOIB_1">
      <item>Ivan Marinović, OIB 84468390394</item>
    </derivirana_varijabla>
  </DomainObject.Predmet.OstaliListFormatedOIB>
  <DomainObject.Predmet.OstaliListFormatedWithAdress>
    <izvorni_sadrzaj>
      <item>Ivan Marinović, Ulica Hrvatskog Sabora 28, 23000 Zadar</item>
    </izvorni_sadrzaj>
    <derivirana_varijabla naziv="DomainObject.Predmet.OstaliListFormatedWithAdress_1">
      <item>Ivan Marinović, Ulica Hrvatskog Sabora 28, 23000 Zadar</item>
    </derivirana_varijabla>
  </DomainObject.Predmet.OstaliListFormatedWithAdress>
  <DomainObject.Predmet.OstaliListFormatedWithAdressOIB>
    <izvorni_sadrzaj>
      <item>Ivan Marinović, OIB 84468390394, Ulica Hrvatskog Sabora 28, 23000 Zadar</item>
    </izvorni_sadrzaj>
    <derivirana_varijabla naziv="DomainObject.Predmet.OstaliListFormatedWithAdressOIB_1">
      <item>Ivan Marinović, OIB 84468390394, Ulica Hrvatskog Sabora 28, 23000 Zadar</item>
    </derivirana_varijabla>
  </DomainObject.Predmet.OstaliListFormatedWithAdressOIB>
  <DomainObject.Predmet.OstaliListNazivFormated>
    <izvorni_sadrzaj>
      <item>Ivan Marinović</item>
    </izvorni_sadrzaj>
    <derivirana_varijabla naziv="DomainObject.Predmet.OstaliListNazivFormated_1">
      <item>Ivan Marinović</item>
    </derivirana_varijabla>
  </DomainObject.Predmet.OstaliListNazivFormated>
  <DomainObject.Predmet.OstaliListNazivFormatedOIB>
    <izvorni_sadrzaj>
      <item>Ivan Marinović, OIB 84468390394</item>
    </izvorni_sadrzaj>
    <derivirana_varijabla naziv="DomainObject.Predmet.OstaliListNazivFormatedOIB_1">
      <item>Ivan Marinović, OIB 84468390394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VIZIJA ZADAR d.o.o. za građenje i proizvodnju</izvorni_sadrzaj>
    <derivirana_varijabla naziv="DomainObject.Predmet.ProtustrankaIDrugi_1">VIZIJA ZADAR d.o.o. za građenje i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VIZIJA ZADAR d.o.o. za građenje i proizvodnju, OIB 32279780698, Hrvatskog sabora 28, 23000 Zadar</izvorni_sadrzaj>
    <derivirana_varijabla naziv="DomainObject.Predmet.ProtustrankaIDrugiAdressOIB_1">VIZIJA ZADAR d.o.o. za građenje i proizvodnju, OIB 32279780698, Hrvatskog sabora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VIZIJA ZADAR d.o.o. za građenje i proizvodnju</item>
      <item>Ivan Marinović</item>
    </izvorni_sadrzaj>
    <derivirana_varijabla naziv="DomainObject.Predmet.SudioniciListNaziv_1">
      <item>Financijska agencija</item>
      <item>VIZIJA ZADAR d.o.o. za građenje i proizvodnju</item>
      <item>Ivan Marinović</item>
    </derivirana_varijabla>
  </DomainObject.Predmet.SudioniciListNaziv>
  <DomainObject.Predmet.SudioniciListAdressOIB>
    <izvorni_sadrzaj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izvorni_sadrzaj>
    <derivirana_varijabla naziv="DomainObject.Predmet.SudioniciListAdressOIB_1"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32279780698</item>
      <item>, OIB 84468390394</item>
    </izvorni_sadrzaj>
    <derivirana_varijabla naziv="DomainObject.Predmet.SudioniciListNazivOIB_1">
      <item>, OIB 85821130368</item>
      <item>, OIB 32279780698</item>
      <item>, OIB 84468390394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93</properties:Words>
  <properties:Characters>532</properties:Characters>
  <properties:Lines>35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2017-04-04T09:35:00Z</dcterms:created>
  <dc:creator>Administrator</dc:creator>
  <cp:lastModifiedBy>Nena Mužanović</cp:lastModifiedBy>
  <cp:lastPrinted>2017-03-14T12:43:00Z</cp:lastPrinted>
  <dcterms:modified xmlns:xsi="http://www.w3.org/2001/XMLSchema-instance" xsi:type="dcterms:W3CDTF">2017-04-04T09:41:00Z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