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58a" w14:paraId="695558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EA6D6C">
        <w:rPr>
          <w:rFonts w:hAnsi="Times New Roman" w:ascii="Times New Roman"/>
        </w:rPr>
        <w:t>4639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D00137">
        <w:rPr>
          <w:rFonts w:hAnsi="Times New Roman" w:ascii="Times New Roman"/>
        </w:rPr>
        <w:t>-1</w:t>
      </w:r>
      <w:r w:rsidR="00EA6D6C">
        <w:rPr>
          <w:rFonts w:hAnsi="Times New Roman" w:ascii="Times New Roman"/>
        </w:rPr>
        <w:t>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A6D6C" w:rsidRPr="00EA6D6C">
        <w:rPr>
          <w:rFonts w:hAnsi="Times New Roman" w:ascii="Times New Roman"/>
        </w:rPr>
        <w:t>MANS j.d.o.o., Sesvete, Ulica Ivane Lang 8, OIB: 50031125874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D00137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A6D6C" w:rsidRPr="00EA6D6C">
        <w:rPr>
          <w:rFonts w:hAnsi="Times New Roman" w:ascii="Times New Roman"/>
        </w:rPr>
        <w:t>MANS j.d.o.o., Sesvete, Ulica Ivane Lang 8, OIB: 50031125874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EA6D6C">
        <w:rPr>
          <w:rFonts w:hAnsi="Times New Roman" w:ascii="Times New Roman"/>
        </w:rPr>
        <w:t>27.5</w:t>
      </w:r>
      <w:r w:rsidR="00B86C3E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EA6D6C">
        <w:rPr>
          <w:rFonts w:hAnsi="Times New Roman" w:ascii="Times New Roman"/>
        </w:rPr>
        <w:t>4639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EA6D6C">
        <w:rPr>
          <w:rFonts w:hAnsi="Times New Roman" w:ascii="Times New Roman"/>
        </w:rPr>
        <w:t>27.5</w:t>
      </w:r>
      <w:r w:rsidR="00B86C3E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F2D1F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0115">
        <w:rPr>
          <w:rFonts w:hAnsi="Times New Roman" w:ascii="Times New Roman"/>
        </w:rPr>
        <w:t>, v.r.</w:t>
      </w:r>
    </w:p>
    <w:p w:rsidRDefault="00B40115" w:rsidP="00B87AEB" w:rsidR="00B40115">
      <w:pPr>
        <w:jc w:val="right"/>
        <w:rPr>
          <w:rFonts w:hAnsi="Times New Roman" w:ascii="Times New Roman"/>
        </w:rPr>
      </w:pPr>
    </w:p>
    <w:p w:rsidRDefault="00B40115" w:rsidP="00B87AEB" w:rsidR="00B401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40115" w:rsidP="00B87AEB" w:rsidR="00B401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40115" w:rsidP="00B87AEB" w:rsidR="00B4011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11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EA6D6C">
      <w:rPr>
        <w:rFonts w:hAnsi="Times New Roman" w:ascii="Times New Roman"/>
      </w:rPr>
      <w:t>4639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4F2D1F">
      <w:rPr>
        <w:rFonts w:hAnsi="Times New Roman" w:ascii="Times New Roman"/>
      </w:rPr>
      <w:t>-1</w:t>
    </w:r>
    <w:r w:rsidR="00EA6D6C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195D"/>
    <w:rsid w:val="004C2A95"/>
    <w:rsid w:val="004F2D1F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A4163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0115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A2A1D"/>
    <w:rsid w:val="00CA4F2A"/>
    <w:rsid w:val="00CF7AB9"/>
    <w:rsid w:val="00D00137"/>
    <w:rsid w:val="00D301E4"/>
    <w:rsid w:val="00D83115"/>
    <w:rsid w:val="00DC30D9"/>
    <w:rsid w:val="00DE5A25"/>
    <w:rsid w:val="00E00E55"/>
    <w:rsid w:val="00E92F8E"/>
    <w:rsid w:val="00EA6D6C"/>
    <w:rsid w:val="00ED1D4D"/>
    <w:rsid w:val="00EE5FBB"/>
    <w:rsid w:val="00EF78E7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1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1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4639</izvorni_sadrzaj>
    <derivirana_varijabla naziv="DomainObject.Predmet.Broj_1">4639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St-4639/2016</izvorni_sadrzaj>
    <derivirana_varijabla naziv="DomainObject.Predmet.OznakaBroj_1">St-4639/2016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MANS j.d.o.o.  za trgovinu zastupanog po punomoćniku Nikola Kulić</izvorni_sadrzaj>
    <derivirana_varijabla naziv="DomainObject.Predmet.ProtustrankaFormated_1">  MANS j.d.o.o.  za trgovinu zastupanog po punomoćniku Nikola Kulić</derivirana_varijabla>
  </DomainObject.Predmet.ProtustrankaFormated>
  <DomainObject.Predmet.ProtustrankaFormatedOIB>
    <izvorni_sadrzaj>  MANS j.d.o.o.  za trgovinu, OIB 50031125874 zastupanog po punomoćniku Nikola Kulić</izvorni_sadrzaj>
    <derivirana_varijabla naziv="DomainObject.Predmet.ProtustrankaFormatedOIB_1">  MANS j.d.o.o.  za trgovinu, OIB 50031125874 zastupanog po punomoćniku Nikola Kulić</derivirana_varijabla>
  </DomainObject.Predmet.ProtustrankaFormatedOIB>
  <DomainObject.Predmet.ProtustrankaFormatedWithAdress>
    <izvorni_sadrzaj> MANS j.d.o.o.  za trgovinu, Ulica Ivane Lang 8, 10360 Sesvete zastupanog po punomoćniku Nikola Kulić</izvorni_sadrzaj>
    <derivirana_varijabla naziv="DomainObject.Predmet.ProtustrankaFormatedWithAdress_1"> MANS j.d.o.o.  za trgovinu, Ulica Ivane Lang 8, 10360 Sesvete zastupanog po punomoćniku Nikola Kulić</derivirana_varijabla>
  </DomainObject.Predmet.ProtustrankaFormatedWithAdress>
  <DomainObject.Predmet.ProtustrankaFormatedWithAdressOIB>
    <izvorni_sadrzaj> MANS j.d.o.o.  za trgovinu, OIB 50031125874, Ulica Ivane Lang 8, 10360 Sesvete zastupanog po punomoćniku Nikola Kulić</izvorni_sadrzaj>
    <derivirana_varijabla naziv="DomainObject.Predmet.ProtustrankaFormatedWithAdressOIB_1"> MANS j.d.o.o.  za trgovinu, OIB 50031125874, Ulica Ivane Lang 8, 10360 Sesvete zastupanog po punomoćniku Nikola Kulić</derivirana_varijabla>
  </DomainObject.Predmet.ProtustrankaFormatedWithAdressOIB>
  <DomainObject.Predmet.ProtustrankaWithAdress>
    <izvorni_sadrzaj>MANS j.d.o.o.  za trgovinu Ulica Ivane Lang 8, 10360 Sesvete</izvorni_sadrzaj>
    <derivirana_varijabla naziv="DomainObject.Predmet.ProtustrankaWithAdress_1">MANS j.d.o.o.  za trgovinu Ulica Ivane Lang 8, 10360 Sesvete</derivirana_varijabla>
  </DomainObject.Predmet.ProtustrankaWithAdress>
  <DomainObject.Predmet.ProtustrankaWithAdressOIB>
    <izvorni_sadrzaj>MANS j.d.o.o.  za trgovinu, OIB 50031125874, Ulica Ivane Lang 8, 10360 Sesvete</izvorni_sadrzaj>
    <derivirana_varijabla naziv="DomainObject.Predmet.ProtustrankaWithAdressOIB_1">MANS j.d.o.o.  za trgovinu, OIB 50031125874, Ulica Ivane Lang 8, 10360 Sesvete</derivirana_varijabla>
  </DomainObject.Predmet.ProtustrankaWithAdressOIB>
  <DomainObject.Predmet.ProtustrankaNazivFormated>
    <izvorni_sadrzaj>MANS j.d.o.o.  za trgovinu</izvorni_sadrzaj>
    <derivirana_varijabla naziv="DomainObject.Predmet.ProtustrankaNazivFormated_1">MANS j.d.o.o.  za trgovinu</derivirana_varijabla>
  </DomainObject.Predmet.ProtustrankaNazivFormated>
  <DomainObject.Predmet.ProtustrankaNazivFormatedOIB>
    <izvorni_sadrzaj>MANS j.d.o.o.  za trgovinu, OIB 50031125874</izvorni_sadrzaj>
    <derivirana_varijabla naziv="DomainObject.Predmet.ProtustrankaNazivFormatedOIB_1">MANS j.d.o.o.  za trgovinu, OIB 50031125874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MANS j.d.o.o.  za trgovinu zastupanog po punomoćniku Nikola Kulić</item>
    </izvorni_sadrzaj>
    <derivirana_varijabla naziv="DomainObject.Predmet.ProtuStrankaListFormated_1">
      <item>MANS j.d.o.o.  za trgovinu zastupanog po punomoćniku Nikola Kulić</item>
    </derivirana_varijabla>
  </DomainObject.Predmet.ProtuStrankaListFormated>
  <DomainObject.Predmet.ProtuStrankaListFormatedOIB>
    <izvorni_sadrzaj>
      <item>MANS j.d.o.o.  za trgovinu, OIB 50031125874 zastupanog po punomoćniku Nikola Kulić</item>
    </izvorni_sadrzaj>
    <derivirana_varijabla naziv="DomainObject.Predmet.ProtuStrankaListFormatedOIB_1">
      <item>MANS j.d.o.o.  za trgovinu, OIB 50031125874 zastupanog po punomoćniku Nikola Kulić</item>
    </derivirana_varijabla>
  </DomainObject.Predmet.ProtuStrankaListFormatedOIB>
  <DomainObject.Predmet.ProtuStrankaListFormatedWithAdress>
    <izvorni_sadrzaj>
      <item>MANS j.d.o.o.  za trgovinu, Ulica Ivane Lang 8, 10360 Sesvete zastupanog po punomoćniku Nikola Kulić</item>
    </izvorni_sadrzaj>
    <derivirana_varijabla naziv="DomainObject.Predmet.ProtuStrankaListFormatedWithAdress_1">
      <item>MANS j.d.o.o.  za trgovinu, Ulica Ivane Lang 8, 10360 Sesvete zastupanog po punomoćniku Nikola Kulić</item>
    </derivirana_varijabla>
  </DomainObject.Predmet.ProtuStrankaListFormatedWithAdress>
  <DomainObject.Predmet.ProtuStrankaListFormatedWithAdressOIB>
    <izvorni_sadrzaj>
      <item>MANS j.d.o.o.  za trgovinu, OIB 50031125874, Ulica Ivane Lang 8, 10360 Sesvete zastupanog po punomoćniku Nikola Kulić</item>
    </izvorni_sadrzaj>
    <derivirana_varijabla naziv="DomainObject.Predmet.ProtuStrankaListFormatedWithAdressOIB_1">
      <item>MANS j.d.o.o.  za trgovinu, OIB 50031125874, Ulica Ivane Lang 8, 10360 Sesvete zastupanog po punomoćniku Nikola Kulić</item>
    </derivirana_varijabla>
  </DomainObject.Predmet.ProtuStrankaListFormatedWithAdressOIB>
  <DomainObject.Predmet.ProtuStrankaListNazivFormated>
    <izvorni_sadrzaj>
      <item>MANS j.d.o.o.  za trgovinu</item>
    </izvorni_sadrzaj>
    <derivirana_varijabla naziv="DomainObject.Predmet.ProtuStrankaListNazivFormated_1">
      <item>MANS j.d.o.o.  za trgovinu</item>
    </derivirana_varijabla>
  </DomainObject.Predmet.ProtuStrankaListNazivFormated>
  <DomainObject.Predmet.ProtuStrankaListNazivFormatedOIB>
    <izvorni_sadrzaj>
      <item>MANS j.d.o.o.  za trgovinu, OIB 50031125874</item>
    </izvorni_sadrzaj>
    <derivirana_varijabla naziv="DomainObject.Predmet.ProtuStrankaListNazivFormatedOIB_1">
      <item>MANS j.d.o.o.  za trgovinu, OIB 50031125874</item>
    </derivirana_varijabla>
  </DomainObject.Predmet.ProtuStrankaListNazivFormatedOIB>
  <DomainObject.Predmet.OstaliListFormated>
    <izvorni_sadrzaj>
      <item>Nikola Kulić punomoćnik sudionika u postupku MANS j.d.o.o.  za trgovinu</item>
    </izvorni_sadrzaj>
    <derivirana_varijabla naziv="DomainObject.Predmet.OstaliListFormated_1">
      <item>Nikola Kulić punomoćnik sudionika u postupku MANS j.d.o.o.  za trgovinu</item>
    </derivirana_varijabla>
  </DomainObject.Predmet.OstaliListFormated>
  <DomainObject.Predmet.OstaliListFormatedOIB>
    <izvorni_sadrzaj>
      <item>Nikola Kulić, OIB 92546688245 punomoćnik sudionika u postupku MANS j.d.o.o.  za trgovinu</item>
    </izvorni_sadrzaj>
    <derivirana_varijabla naziv="DomainObject.Predmet.OstaliListFormatedOIB_1">
      <item>Nikola Kulić, OIB 92546688245 punomoćnik sudionika u postupku MANS j.d.o.o.  za trgovinu</item>
    </derivirana_varijabla>
  </DomainObject.Predmet.OstaliListFormatedOIB>
  <DomainObject.Predmet.OstaliListFormatedWithAdress>
    <izvorni_sadrzaj>
      <item>Nikola Kulić, Mikulići 143, 10000 Zagreb punomoćnik sudionika u postupku MANS j.d.o.o.  za trgovinu</item>
    </izvorni_sadrzaj>
    <derivirana_varijabla naziv="DomainObject.Predmet.OstaliListFormatedWithAdress_1">
      <item>Nikola Kulić, Mikulići 143, 10000 Zagreb punomoćnik sudionika u postupku MANS j.d.o.o.  za trgovinu</item>
    </derivirana_varijabla>
  </DomainObject.Predmet.OstaliListFormatedWithAdress>
  <DomainObject.Predmet.OstaliListFormatedWithAdressOIB>
    <izvorni_sadrzaj>
      <item>Nikola Kulić, OIB 92546688245, Mikulići 143, 10000 Zagreb punomoćnik sudionika u postupku MANS j.d.o.o.  za trgovinu</item>
    </izvorni_sadrzaj>
    <derivirana_varijabla naziv="DomainObject.Predmet.OstaliListFormatedWithAdressOIB_1">
      <item>Nikola Kulić, OIB 92546688245, Mikulići 143, 10000 Zagreb punomoćnik sudionika u postupku MANS j.d.o.o.  za trgovinu</item>
    </derivirana_varijabla>
  </DomainObject.Predmet.OstaliListFormatedWithAdressOIB>
  <DomainObject.Predmet.OstaliListNazivFormated>
    <izvorni_sadrzaj>
      <item>Nikola Kulić</item>
    </izvorni_sadrzaj>
    <derivirana_varijabla naziv="DomainObject.Predmet.OstaliListNazivFormated_1">
      <item>Nikola Kulić</item>
    </derivirana_varijabla>
  </DomainObject.Predmet.OstaliListNazivFormated>
  <DomainObject.Predmet.OstaliListNazivFormatedOIB>
    <izvorni_sadrzaj>
      <item>Nikola Kulić, OIB 92546688245</item>
    </izvorni_sadrzaj>
    <derivirana_varijabla naziv="DomainObject.Predmet.OstaliListNazivFormatedOIB_1">
      <item>Nikola Kulić, OIB 92546688245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MANS j.d.o.o.  za trgovinu</izvorni_sadrzaj>
    <derivirana_varijabla naziv="DomainObject.Predmet.ProtustrankaIDrugi_1">MANS j.d.o.o. 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MANS j.d.o.o.  za trgovinu, OIB 50031125874, Ulica Ivane Lang 8, 10360 Sesvete</izvorni_sadrzaj>
    <derivirana_varijabla naziv="DomainObject.Predmet.ProtustrankaIDrugiAdressOIB_1">MANS j.d.o.o.  za trgovinu, OIB 50031125874, Ulica Ivane Lang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MANS j.d.o.o.  za trgovinu</item>
      <item>Nikola Kulić</item>
    </izvorni_sadrzaj>
    <derivirana_varijabla naziv="DomainObject.Predmet.SudioniciListNaziv_1">
      <item>FINA Regionalni centar Zagreb</item>
      <item>MANS j.d.o.o.  za trgovinu</item>
      <item>Nikola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izvorni_sadrzaj>
    <derivirana_varijabla naziv="DomainObject.Predmet.SudioniciListAdressOIB_1">
      <item>FINA Regionalni centar Zagreb, OIB 85821130368, Trg svibanjskih žrtava 1995. br. 1,10000 Zagreb</item>
      <item>MANS j.d.o.o.  za trgovinu, OIB 50031125874, Ulica Ivane Lang 8,10360 Sesvete</item>
      <item>Nikola Kulić, OIB 92546688245, Mikulići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50031125874</item>
      <item>, OIB 92546688245</item>
    </izvorni_sadrzaj>
    <derivirana_varijabla naziv="DomainObject.Predmet.SudioniciListNazivOIB_1">
      <item>, OIB 85821130368</item>
      <item>, OIB 50031125874</item>
      <item>, OIB 92546688245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25269-4E2D-4413-BCCF-FB80D11A2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2017-03-22T10:57:00Z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