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f6ca" w14:paraId="617f6ca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331AFE" w:rsidP="00331AFE" w:rsidR="00331AF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331AFE" w:rsidP="00331AFE" w:rsidR="00331AFE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331AFE" w:rsidP="00331AFE" w:rsidR="00331AFE">
      <w:pPr>
        <w:jc w:val="center"/>
        <w:rPr>
          <w:b/>
          <w:bCs/>
        </w:rPr>
      </w:pPr>
    </w:p>
    <w:p w:rsidRDefault="00331AFE" w:rsidP="00331AFE" w:rsidR="00331AFE">
      <w:pPr>
        <w:jc w:val="center"/>
        <w:rPr>
          <w:b/>
          <w:bCs/>
        </w:rPr>
      </w:pPr>
    </w:p>
    <w:p w:rsidRDefault="00331AFE" w:rsidP="00331AFE" w:rsidR="00331AFE">
      <w:pPr>
        <w:ind w:firstLine="708"/>
        <w:jc w:val="both"/>
      </w:pPr>
      <w:r>
        <w:t xml:space="preserve">TRGOVAČKI SUD U OSIJEKU, po sucu pojedincu </w:t>
      </w:r>
      <w:proofErr w:type="spellStart"/>
      <w:r>
        <w:t>mr.sc</w:t>
      </w:r>
      <w:proofErr w:type="spellEnd"/>
      <w:r>
        <w:t xml:space="preserve">. Borisu Vukoviću, u stečajnom predmetu u povodu zahtjeva </w:t>
      </w:r>
      <w:r w:rsidR="00B3122B" w:rsidRPr="00204EAF">
        <w:t>Financijske agencije OIB 85821130368, Regionalni centar Zagreb</w:t>
      </w:r>
      <w:r w:rsidR="00B3122B">
        <w:t>,</w:t>
      </w:r>
      <w:r w:rsidR="00B3122B" w:rsidRPr="00204EAF">
        <w:t xml:space="preserve"> Podružnica Zagreb, Trg svibanjskih žrtava 1995. 1,</w:t>
      </w:r>
      <w:r w:rsidR="00B3122B">
        <w:t xml:space="preserve"> Zagreb</w:t>
      </w:r>
      <w:r>
        <w:t xml:space="preserve">, radi provedbe skraćenog stečajnog postupka nad dužnikom </w:t>
      </w:r>
      <w:r w:rsidR="00F0429B" w:rsidRPr="00F0429B">
        <w:t>AARON KOMUNIKACIJE, d.o.o. - u likvidaciji</w:t>
      </w:r>
      <w:r>
        <w:t xml:space="preserve">, </w:t>
      </w:r>
      <w:r w:rsidR="00F0429B" w:rsidRPr="00F0429B">
        <w:t>Zagreb</w:t>
      </w:r>
      <w:r>
        <w:t xml:space="preserve">, </w:t>
      </w:r>
      <w:r w:rsidR="00F0429B" w:rsidRPr="00F0429B">
        <w:t>Brune Bušića 8</w:t>
      </w:r>
      <w:r>
        <w:t xml:space="preserve">, MBS: </w:t>
      </w:r>
      <w:r w:rsidR="00F0429B" w:rsidRPr="00F0429B">
        <w:t>080428231</w:t>
      </w:r>
      <w:r>
        <w:t xml:space="preserve">, OIB: </w:t>
      </w:r>
      <w:r w:rsidR="00F0429B" w:rsidRPr="00F0429B">
        <w:t>18056607082</w:t>
      </w:r>
      <w:r>
        <w:t xml:space="preserve">, dana </w:t>
      </w:r>
      <w:r w:rsidR="00F0429B">
        <w:t>3. veljače 2017.</w:t>
      </w:r>
      <w:r>
        <w:t xml:space="preserve">  </w:t>
      </w:r>
    </w:p>
    <w:p w:rsidRDefault="00331AFE" w:rsidP="00331AFE" w:rsidR="00331AFE">
      <w:pPr>
        <w:jc w:val="both"/>
      </w:pPr>
    </w:p>
    <w:p w:rsidRDefault="00331AFE" w:rsidP="00331AFE" w:rsidR="00331AFE">
      <w:pPr>
        <w:jc w:val="center"/>
        <w:rPr>
          <w:bCs/>
        </w:rPr>
      </w:pPr>
      <w:r>
        <w:t xml:space="preserve">    r i j e š i o   j e</w:t>
      </w:r>
    </w:p>
    <w:p w:rsidRDefault="00331AFE" w:rsidP="00331AFE" w:rsidR="00331AFE">
      <w:pPr>
        <w:jc w:val="both"/>
      </w:pPr>
    </w:p>
    <w:p w:rsidRDefault="00F0429B" w:rsidP="00331AFE" w:rsidR="00F0429B">
      <w:pPr>
        <w:jc w:val="both"/>
      </w:pPr>
    </w:p>
    <w:p w:rsidRDefault="00331AFE" w:rsidP="00331AFE" w:rsidR="00331AFE">
      <w:pPr>
        <w:jc w:val="both"/>
      </w:pPr>
      <w:r>
        <w:tab/>
        <w:t xml:space="preserve"> Obustavlja se skraćeni stečajni postupak nad dužnikom </w:t>
      </w:r>
      <w:r w:rsidR="00F0429B">
        <w:t>AARON KOMUNIKACIJE, d.o.o. - u likvidaciji, Zagreb, Brune Bušića 8, MBS: 080428231, OIB: 18056607082</w:t>
      </w:r>
      <w:r>
        <w:t>.</w:t>
      </w:r>
    </w:p>
    <w:p w:rsidRDefault="0089766B" w:rsidP="00331AFE" w:rsidR="0089766B">
      <w:pPr>
        <w:jc w:val="both"/>
      </w:pPr>
    </w:p>
    <w:p w:rsidRDefault="00331AFE" w:rsidP="00331AFE" w:rsidR="00331AFE">
      <w:pPr>
        <w:pStyle w:val="Naslov1"/>
        <w:jc w:val="left"/>
        <w:rPr>
          <w:lang w:val="hr-HR"/>
        </w:rPr>
      </w:pPr>
    </w:p>
    <w:p w:rsidRDefault="00331AFE" w:rsidP="00331AFE" w:rsidR="00331AF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331AFE" w:rsidP="00331AFE" w:rsidR="00331AFE">
      <w:pPr>
        <w:jc w:val="both"/>
        <w:rPr>
          <w:b/>
          <w:bCs/>
        </w:rPr>
      </w:pPr>
    </w:p>
    <w:p w:rsidRDefault="0089766B" w:rsidP="00331AFE" w:rsidR="0089766B">
      <w:pPr>
        <w:jc w:val="both"/>
        <w:rPr>
          <w:b/>
          <w:bCs/>
        </w:rPr>
      </w:pPr>
    </w:p>
    <w:p w:rsidRDefault="0089766B" w:rsidP="00331AFE" w:rsidR="008D1C87">
      <w:pPr>
        <w:ind w:firstLine="720"/>
        <w:jc w:val="both"/>
      </w:pPr>
      <w:r>
        <w:t xml:space="preserve">Financijska agencija, OIB 85821130368, Regionalni centar Zagreb, Podružnica Zagreb, Trg svibanjskih žrtava 1995. 1, Zagreb </w:t>
      </w:r>
      <w:r w:rsidR="00331AFE">
        <w:t xml:space="preserve">je dana 30. </w:t>
      </w:r>
      <w:r>
        <w:t>listopada 2015</w:t>
      </w:r>
      <w:r w:rsidR="00331AFE">
        <w:t xml:space="preserve">. godine dostavila Trgovačkom sudu u </w:t>
      </w:r>
      <w:r>
        <w:t>Zagrebu</w:t>
      </w:r>
      <w:r w:rsidR="00331AFE">
        <w:t xml:space="preserve"> zahtjev za provedbu skraćenog stečajnog postupka nad dužnikom </w:t>
      </w:r>
      <w:r w:rsidR="008D1C87">
        <w:t>AARON KOMUNIKACIJE, d.o.o. - u likvidaciji, Zagreb, Brune Bušića 8, MBS: 080428231, OIB: 18056607082</w:t>
      </w:r>
      <w:r w:rsidR="00331AFE">
        <w:t xml:space="preserve"> </w:t>
      </w:r>
      <w:r w:rsidR="00331AFE" w:rsidRPr="008A5504">
        <w:t xml:space="preserve">temeljem članka 430. Stečajnog </w:t>
      </w:r>
      <w:r w:rsidR="00331AFE">
        <w:t xml:space="preserve">zakona ("Narodne novine" 71/15.; u daljnjem tekstu SZ). </w:t>
      </w:r>
    </w:p>
    <w:p w:rsidRDefault="00331AFE" w:rsidP="00331AFE" w:rsidR="00331AFE">
      <w:pPr>
        <w:ind w:firstLine="720"/>
        <w:jc w:val="both"/>
      </w:pPr>
      <w:r>
        <w:tab/>
      </w:r>
    </w:p>
    <w:p w:rsidRDefault="00331AFE" w:rsidP="00331AFE" w:rsidR="00331AFE">
      <w:pPr>
        <w:ind w:firstLine="720"/>
        <w:jc w:val="both"/>
      </w:pPr>
      <w:r>
        <w:t>Temeljem rješenja Visokog trgovačkog suda RH u Zagrebu broj 31-Su-</w:t>
      </w:r>
      <w:r w:rsidR="008D1C87">
        <w:t>58</w:t>
      </w:r>
      <w:r>
        <w:t>/1</w:t>
      </w:r>
      <w:r w:rsidR="008D1C87">
        <w:t>7</w:t>
      </w:r>
      <w:r>
        <w:t xml:space="preserve">-2 od </w:t>
      </w:r>
      <w:r w:rsidR="008D1C87">
        <w:t>11</w:t>
      </w:r>
      <w:r>
        <w:t xml:space="preserve">. </w:t>
      </w:r>
      <w:r w:rsidR="008D1C87">
        <w:t>siječanja 2017</w:t>
      </w:r>
      <w:r>
        <w:t xml:space="preserve">. je određen Trgovački sud u Osijeku kao drugi stvarno nadležni sud, za postupanje u stečajnim predmetima Trgovačkog suda u </w:t>
      </w:r>
      <w:r w:rsidR="002D166E">
        <w:t>Zagrebu</w:t>
      </w:r>
      <w:r>
        <w:t xml:space="preserve">, te je Trgovački sud u </w:t>
      </w:r>
      <w:r w:rsidR="002D166E">
        <w:t>Zagrebu</w:t>
      </w:r>
      <w:r>
        <w:t xml:space="preserve"> ustupio ovome sudu navedeni stečajni predmet na daljnji postupak.</w:t>
      </w:r>
    </w:p>
    <w:p w:rsidRDefault="00331AFE" w:rsidP="00331AFE" w:rsidR="00331AFE">
      <w:pPr>
        <w:ind w:firstLine="720"/>
        <w:jc w:val="both"/>
      </w:pPr>
    </w:p>
    <w:p w:rsidRDefault="00331AFE" w:rsidP="00331AFE" w:rsidR="00331AFE">
      <w:pPr>
        <w:ind w:firstLine="708"/>
        <w:jc w:val="both"/>
      </w:pPr>
      <w:r>
        <w:t>Sukladno odredbi čl. 428. Stečajnog zakona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331AFE" w:rsidP="00331AFE" w:rsidR="00331AFE">
      <w:pPr>
        <w:ind w:firstLine="708"/>
        <w:jc w:val="both"/>
      </w:pPr>
    </w:p>
    <w:p w:rsidRDefault="00331AFE" w:rsidP="00331AFE" w:rsidR="00331AFE">
      <w:pPr>
        <w:ind w:firstLine="708"/>
        <w:jc w:val="both"/>
      </w:pPr>
      <w:r w:rsidRPr="00B41F22">
        <w:lastRenderedPageBreak/>
        <w:t xml:space="preserve">Uvidom u izvadak </w:t>
      </w:r>
      <w:r>
        <w:t xml:space="preserve">u sudski registar </w:t>
      </w:r>
      <w:r w:rsidRPr="00B41F22">
        <w:t xml:space="preserve">za dužnika </w:t>
      </w:r>
      <w:r w:rsidR="00A21EAE">
        <w:t>AARON KOMUNIKACIJE, d.o.o. - u likvidaciji, Zagreb, Brune Bušića 8, MBS: 080428231, OIB: 18056607082</w:t>
      </w:r>
      <w:r>
        <w:t xml:space="preserve"> </w:t>
      </w:r>
      <w:r w:rsidRPr="00B41F22">
        <w:t xml:space="preserve">utvrđeno je da je </w:t>
      </w:r>
      <w:r>
        <w:t xml:space="preserve">rješenjem Trgovačkog suda u </w:t>
      </w:r>
      <w:r w:rsidR="00A21EAE">
        <w:t>Zagrebu</w:t>
      </w:r>
      <w:r>
        <w:t xml:space="preserve"> poslovni broj </w:t>
      </w:r>
      <w:proofErr w:type="spellStart"/>
      <w:r>
        <w:t>Tt</w:t>
      </w:r>
      <w:proofErr w:type="spellEnd"/>
      <w:r>
        <w:t>-1</w:t>
      </w:r>
      <w:r w:rsidR="00A21EAE">
        <w:t>0</w:t>
      </w:r>
      <w:r>
        <w:t>/</w:t>
      </w:r>
      <w:r w:rsidR="00A21EAE">
        <w:t>7612</w:t>
      </w:r>
      <w:r>
        <w:t>-</w:t>
      </w:r>
      <w:r w:rsidR="00A21EAE">
        <w:t>4</w:t>
      </w:r>
      <w:r>
        <w:t xml:space="preserve"> od </w:t>
      </w:r>
      <w:r w:rsidR="00A21EAE">
        <w:t>2. listopada 2010</w:t>
      </w:r>
      <w:r>
        <w:t>. godine u sudskom registru upisana odluka o nastanku razloga za prestanak društva i da je društvo u likvidaciji, slijedom čega nisu kumulativno ispunjene pretpostavke iz čl. 428. SZ-a za provedbu skraćenog stečajnog postupka.</w:t>
      </w:r>
    </w:p>
    <w:p w:rsidRDefault="00331AFE" w:rsidP="00331AFE" w:rsidR="00331AFE" w:rsidRPr="00B41F22">
      <w:pPr>
        <w:jc w:val="both"/>
      </w:pPr>
    </w:p>
    <w:p w:rsidRDefault="00331AFE" w:rsidP="00331AFE" w:rsidR="00331AFE">
      <w:pPr>
        <w:ind w:firstLine="720"/>
        <w:jc w:val="both"/>
      </w:pPr>
      <w:r>
        <w:t xml:space="preserve">Slijedom navedenog valjalo je obustaviti skraćeni stečajni postupak nad dužnikom  i riješiti kao u izreci rješenja. </w:t>
      </w:r>
    </w:p>
    <w:p w:rsidRDefault="00331AFE" w:rsidP="00331AFE" w:rsidR="00331AFE">
      <w:pPr>
        <w:ind w:firstLine="720"/>
        <w:jc w:val="both"/>
      </w:pPr>
    </w:p>
    <w:p w:rsidRDefault="00331AFE" w:rsidP="00331AFE" w:rsidR="00331AFE">
      <w:pPr>
        <w:ind w:firstLine="708"/>
        <w:jc w:val="both"/>
        <w:rPr>
          <w:sz w:val="22"/>
          <w:szCs w:val="22"/>
        </w:rPr>
      </w:pPr>
    </w:p>
    <w:p w:rsidRDefault="00331AFE" w:rsidP="00331AFE" w:rsidR="00331AFE">
      <w:pPr>
        <w:ind w:firstLine="720"/>
        <w:jc w:val="both"/>
      </w:pPr>
    </w:p>
    <w:p w:rsidRDefault="00331AFE" w:rsidP="00331AFE" w:rsidR="00331AFE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21EAE">
        <w:rPr>
          <w:bCs/>
        </w:rPr>
        <w:t>3. veljače 2017</w:t>
      </w:r>
      <w:r>
        <w:rPr>
          <w:bCs/>
        </w:rPr>
        <w:t xml:space="preserve">.                            </w:t>
      </w:r>
    </w:p>
    <w:p w:rsidRDefault="00331AFE" w:rsidP="00331AFE" w:rsidR="00331AFE">
      <w:pPr>
        <w:jc w:val="both"/>
        <w:rPr>
          <w:b/>
          <w:bCs/>
        </w:rPr>
      </w:pPr>
    </w:p>
    <w:p w:rsidRDefault="00331AFE" w:rsidP="00A21EAE" w:rsidR="00331AFE">
      <w:pPr>
        <w:ind w:firstLine="708" w:left="708"/>
        <w:jc w:val="both"/>
      </w:pPr>
      <w:r>
        <w:t xml:space="preserve">                                                                                               </w:t>
      </w:r>
      <w:r w:rsidR="00A21EAE">
        <w:t xml:space="preserve"> </w:t>
      </w:r>
      <w:r w:rsidR="00817EFA">
        <w:t xml:space="preserve"> </w:t>
      </w:r>
      <w:r>
        <w:t xml:space="preserve">S U D A C </w:t>
      </w:r>
    </w:p>
    <w:p w:rsidRDefault="00331AFE" w:rsidP="00331AFE" w:rsidR="00331AFE">
      <w:pPr>
        <w:tabs>
          <w:tab w:pos="7008" w:val="left"/>
        </w:tabs>
        <w:jc w:val="both"/>
      </w:pPr>
      <w:r>
        <w:tab/>
      </w:r>
      <w:proofErr w:type="spellStart"/>
      <w:r>
        <w:t>mr.sc</w:t>
      </w:r>
      <w:proofErr w:type="spellEnd"/>
      <w:r>
        <w:t>. Boris Vuković</w:t>
      </w:r>
    </w:p>
    <w:p w:rsidRDefault="00C80F6F" w:rsidP="00331AFE" w:rsidR="00C80F6F">
      <w:pPr>
        <w:tabs>
          <w:tab w:pos="7008" w:val="left"/>
        </w:tabs>
        <w:jc w:val="both"/>
      </w:pPr>
    </w:p>
    <w:p w:rsidRDefault="00A21EAE" w:rsidP="00331AFE" w:rsidR="00A21EAE">
      <w:pPr>
        <w:tabs>
          <w:tab w:pos="7008" w:val="left"/>
        </w:tabs>
        <w:jc w:val="both"/>
      </w:pPr>
    </w:p>
    <w:p w:rsidRDefault="00A21EAE" w:rsidP="00331AFE" w:rsidR="00A21EAE">
      <w:pPr>
        <w:tabs>
          <w:tab w:pos="7008" w:val="left"/>
        </w:tabs>
        <w:jc w:val="both"/>
      </w:pPr>
    </w:p>
    <w:p w:rsidRDefault="00A21EAE" w:rsidP="00331AFE" w:rsidR="00A21EAE">
      <w:pPr>
        <w:tabs>
          <w:tab w:pos="7008" w:val="left"/>
        </w:tabs>
        <w:jc w:val="both"/>
      </w:pPr>
      <w:r>
        <w:t xml:space="preserve">Zapisničar: Danijela </w:t>
      </w:r>
      <w:proofErr w:type="spellStart"/>
      <w:r>
        <w:t>Špeletić</w:t>
      </w:r>
      <w:proofErr w:type="spellEnd"/>
    </w:p>
    <w:p w:rsidRDefault="00C80F6F" w:rsidP="00331AFE" w:rsidR="00C80F6F">
      <w:pPr>
        <w:jc w:val="both"/>
        <w:rPr>
          <w:b/>
          <w:bCs/>
        </w:rPr>
      </w:pPr>
    </w:p>
    <w:p w:rsidRDefault="00331AFE" w:rsidP="00331AFE" w:rsidR="00331AFE">
      <w:pPr>
        <w:pStyle w:val="Tijeloteksta"/>
      </w:pPr>
      <w:r>
        <w:t>POUKA O PRAVNOM LIJEKU:</w:t>
      </w:r>
    </w:p>
    <w:p w:rsidRDefault="00331AFE" w:rsidP="00331AFE" w:rsidR="00331AF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31AFE" w:rsidP="00331AFE" w:rsidR="00331AFE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1AFE" w:rsidP="00331AFE" w:rsidR="00331AFE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1AFE" w:rsidP="00331AFE" w:rsidR="00331AFE">
      <w:pPr>
        <w:jc w:val="both"/>
        <w:rPr>
          <w:bCs/>
        </w:rPr>
      </w:pPr>
      <w:r>
        <w:rPr>
          <w:bCs/>
        </w:rPr>
        <w:t>D N A :</w:t>
      </w:r>
    </w:p>
    <w:p w:rsidRDefault="00331AFE" w:rsidP="00331AFE" w:rsidR="00331AFE">
      <w:pPr>
        <w:numPr>
          <w:ilvl w:val="0"/>
          <w:numId w:val="13"/>
        </w:numPr>
        <w:jc w:val="both"/>
      </w:pPr>
      <w:r>
        <w:t xml:space="preserve">Predlagatelju </w:t>
      </w:r>
    </w:p>
    <w:p w:rsidRDefault="00331AFE" w:rsidP="00331AFE" w:rsidR="00331AFE">
      <w:pPr>
        <w:numPr>
          <w:ilvl w:val="0"/>
          <w:numId w:val="13"/>
        </w:numPr>
        <w:jc w:val="both"/>
      </w:pPr>
      <w:r>
        <w:t>Dužniku</w:t>
      </w:r>
    </w:p>
    <w:p w:rsidRDefault="00331AFE" w:rsidP="00331AFE" w:rsidR="00331AFE">
      <w:pPr>
        <w:numPr>
          <w:ilvl w:val="0"/>
          <w:numId w:val="13"/>
        </w:numPr>
        <w:jc w:val="both"/>
      </w:pPr>
      <w:r>
        <w:t xml:space="preserve">e-oglasna ploča suda           </w:t>
      </w:r>
    </w:p>
    <w:p w:rsidRDefault="00331AFE" w:rsidP="00331AFE" w:rsidR="00331AFE">
      <w:pPr>
        <w:numPr>
          <w:ilvl w:val="0"/>
          <w:numId w:val="13"/>
        </w:numPr>
        <w:jc w:val="both"/>
      </w:pPr>
      <w:proofErr w:type="spellStart"/>
      <w:r>
        <w:t>Rj</w:t>
      </w:r>
      <w:proofErr w:type="spellEnd"/>
      <w:r>
        <w:t xml:space="preserve">. obustavom </w:t>
      </w:r>
    </w:p>
    <w:p w:rsidRDefault="00C80F6F" w:rsidP="00331AFE" w:rsidR="00331AFE">
      <w:pPr>
        <w:numPr>
          <w:ilvl w:val="0"/>
          <w:numId w:val="13"/>
        </w:numPr>
        <w:jc w:val="both"/>
      </w:pPr>
      <w:r>
        <w:t>Kal. 3.3.</w:t>
      </w:r>
    </w:p>
    <w:p w:rsidRDefault="00331AFE" w:rsidP="00331AFE" w:rsidR="00331AFE" w:rsidRPr="00B82754">
      <w:pPr>
        <w:ind w:hanging="720" w:left="360"/>
        <w:rPr>
          <w:sz w:val="22"/>
          <w:szCs w:val="22"/>
        </w:rPr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7F4" w:rsidR="000E67F4">
      <w:r>
        <w:separator/>
      </w:r>
    </w:p>
  </w:endnote>
  <w:endnote w:id="0" w:type="continuationSeparator">
    <w:p w:rsidRDefault="000E67F4" w:rsidR="000E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7F4" w:rsidR="000E67F4">
      <w:r>
        <w:separator/>
      </w:r>
    </w:p>
  </w:footnote>
  <w:footnote w:id="0" w:type="continuationSeparator">
    <w:p w:rsidRDefault="000E67F4" w:rsidR="000E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A6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31AFE" w:rsidR="00331AF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331AFE" w:rsidRPr="00DE5F8A">
      <w:rPr>
        <w:rFonts w:cs="Tahoma" w:hAnsi="Tahoma" w:ascii="Tahoma"/>
      </w:rPr>
      <w:tab/>
    </w:r>
    <w:r w:rsidR="00331AFE" w:rsidRPr="00DE5F8A">
      <w:rPr>
        <w:rFonts w:cs="Tahoma" w:hAnsi="Tahoma" w:ascii="Tahoma"/>
      </w:rPr>
      <w:tab/>
    </w:r>
    <w:r w:rsidR="00331AFE">
      <w:t>7 St-87/17-4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31AFE">
      <w:t>87</w:t>
    </w:r>
    <w:r w:rsidR="006F7D28">
      <w:t>/</w:t>
    </w:r>
    <w:r w:rsidR="00A92EB5">
      <w:t>1</w:t>
    </w:r>
    <w:r w:rsidR="002E7F5F">
      <w:t>7</w:t>
    </w:r>
    <w:r w:rsidR="00A92EB5">
      <w:t>-</w:t>
    </w:r>
    <w:r w:rsidR="002E7F5F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67F4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166E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1AFE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A65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17EFA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66B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C87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E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122B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77E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0F6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429B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AF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72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2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2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AF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72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2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2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AARON KOMUNIKACIJE d.o.o.  - u likvidaciji</izvorni_sadrzaj>
    <derivirana_varijabla naziv="DomainObject.Predmet.ProtustrankaFormated_1">  AARON KOMUNIKACIJE d.o.o.  - u likvidaciji</derivirana_varijabla>
  </DomainObject.Predmet.ProtustrankaFormated>
  <DomainObject.Predmet.ProtustrankaFormatedOIB>
    <izvorni_sadrzaj>  AARON KOMUNIKACIJE d.o.o.  - u likvidaciji, OIB 18056607082</izvorni_sadrzaj>
    <derivirana_varijabla naziv="DomainObject.Predmet.ProtustrankaFormatedOIB_1">  AARON KOMUNIKACIJE d.o.o.  - u likvidaciji, OIB 18056607082</derivirana_varijabla>
  </DomainObject.Predmet.ProtustrankaFormatedOIB>
  <DomainObject.Predmet.ProtustrankaFormatedWithAdress>
    <izvorni_sadrzaj> AARON KOMUNIKACIJE d.o.o.  - u likvidaciji, Brune Bušića 8, 10000 Zagreb</izvorni_sadrzaj>
    <derivirana_varijabla naziv="DomainObject.Predmet.ProtustrankaFormatedWithAdress_1"> AARON KOMUNIKACIJE d.o.o.  - u likvidaciji, Brune Bušića 8, 10000 Zagreb</derivirana_varijabla>
  </DomainObject.Predmet.ProtustrankaFormatedWithAdress>
  <DomainObject.Predmet.ProtustrankaFormatedWithAdressOIB>
    <izvorni_sadrzaj> AARON KOMUNIKACIJE d.o.o.  - u likvidaciji, OIB 18056607082, Brune Bušića 8, 10000 Zagreb</izvorni_sadrzaj>
    <derivirana_varijabla naziv="DomainObject.Predmet.ProtustrankaFormatedWithAdressOIB_1"> AARON KOMUNIKACIJE d.o.o.  - u likvidaciji, OIB 18056607082, Brune Bušića 8, 10000 Zagreb</derivirana_varijabla>
  </DomainObject.Predmet.ProtustrankaFormatedWithAdressOIB>
  <DomainObject.Predmet.ProtustrankaWithAdress>
    <izvorni_sadrzaj>AARON KOMUNIKACIJE d.o.o.  - u likvidaciji Brune Bušića 8, 10000 Zagreb</izvorni_sadrzaj>
    <derivirana_varijabla naziv="DomainObject.Predmet.ProtustrankaWithAdress_1">AARON KOMUNIKACIJE d.o.o.  - u likvidaciji Brune Bušića 8, 10000 Zagreb</derivirana_varijabla>
  </DomainObject.Predmet.ProtustrankaWithAdress>
  <DomainObject.Predmet.ProtustrankaWithAdressOIB>
    <izvorni_sadrzaj>AARON KOMUNIKACIJE d.o.o.  - u likvidaciji, OIB 18056607082, Brune Bušića 8, 10000 Zagreb</izvorni_sadrzaj>
    <derivirana_varijabla naziv="DomainObject.Predmet.ProtustrankaWithAdressOIB_1">AARON KOMUNIKACIJE d.o.o.  - u likvidaciji, OIB 18056607082, Brune Bušića 8, 10000 Zagreb</derivirana_varijabla>
  </DomainObject.Predmet.ProtustrankaWithAdressOIB>
  <DomainObject.Predmet.ProtustrankaNazivFormated>
    <izvorni_sadrzaj>AARON KOMUNIKACIJE d.o.o.  - u likvidaciji</izvorni_sadrzaj>
    <derivirana_varijabla naziv="DomainObject.Predmet.ProtustrankaNazivFormated_1">AARON KOMUNIKACIJE d.o.o.  - u likvidaciji</derivirana_varijabla>
  </DomainObject.Predmet.ProtustrankaNazivFormated>
  <DomainObject.Predmet.ProtustrankaNazivFormatedOIB>
    <izvorni_sadrzaj>AARON KOMUNIKACIJE d.o.o.  - u likvidaciji, OIB 18056607082</izvorni_sadrzaj>
    <derivirana_varijabla naziv="DomainObject.Predmet.ProtustrankaNazivFormatedOIB_1">AARON KOMUNIKACIJE d.o.o.  - u likvidaciji, OIB 18056607082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AARON KOMUNIKACIJE d.o.o.  - u likvidaciji</item>
    </izvorni_sadrzaj>
    <derivirana_varijabla naziv="DomainObject.Predmet.ProtuStrankaListFormated_1">
      <item>AARON KOMUNIKACIJE d.o.o.  - u likvidaciji</item>
    </derivirana_varijabla>
  </DomainObject.Predmet.ProtuStrankaListFormated>
  <DomainObject.Predmet.ProtuStrankaListFormatedOIB>
    <izvorni_sadrzaj>
      <item>AARON KOMUNIKACIJE d.o.o.  - u likvidaciji, OIB 18056607082</item>
    </izvorni_sadrzaj>
    <derivirana_varijabla naziv="DomainObject.Predmet.ProtuStrankaListFormatedOIB_1">
      <item>AARON KOMUNIKACIJE d.o.o.  - u likvidaciji, OIB 18056607082</item>
    </derivirana_varijabla>
  </DomainObject.Predmet.ProtuStrankaListFormatedOIB>
  <DomainObject.Predmet.ProtuStrankaListFormatedWithAdress>
    <izvorni_sadrzaj>
      <item>AARON KOMUNIKACIJE d.o.o.  - u likvidaciji, Brune Bušića 8, 10000 Zagreb</item>
    </izvorni_sadrzaj>
    <derivirana_varijabla naziv="DomainObject.Predmet.ProtuStrankaListFormatedWithAdress_1">
      <item>AARON KOMUNIKACIJE d.o.o.  - u likvidaciji, Brune Bušića 8, 10000 Zagreb</item>
    </derivirana_varijabla>
  </DomainObject.Predmet.ProtuStrankaListFormatedWithAdress>
  <DomainObject.Predmet.ProtuStrankaListFormatedWithAdressOIB>
    <izvorni_sadrzaj>
      <item>AARON KOMUNIKACIJE d.o.o.  - u likvidaciji, OIB 18056607082, Brune Bušića 8, 10000 Zagreb</item>
    </izvorni_sadrzaj>
    <derivirana_varijabla naziv="DomainObject.Predmet.ProtuStrankaListFormatedWithAdressOIB_1">
      <item>AARON KOMUNIKACIJE d.o.o.  - u likvidaciji, OIB 18056607082, Brune Bušića 8, 10000 Zagreb</item>
    </derivirana_varijabla>
  </DomainObject.Predmet.ProtuStrankaListFormatedWithAdressOIB>
  <DomainObject.Predmet.ProtuStrankaListNazivFormated>
    <izvorni_sadrzaj>
      <item>AARON KOMUNIKACIJE d.o.o.  - u likvidaciji</item>
    </izvorni_sadrzaj>
    <derivirana_varijabla naziv="DomainObject.Predmet.ProtuStrankaListNazivFormated_1">
      <item>AARON KOMUNIKACIJE d.o.o.  - u likvidaciji</item>
    </derivirana_varijabla>
  </DomainObject.Predmet.ProtuStrankaListNazivFormated>
  <DomainObject.Predmet.ProtuStrankaListNazivFormatedOIB>
    <izvorni_sadrzaj>
      <item>AARON KOMUNIKACIJE d.o.o.  - u likvidaciji, OIB 18056607082</item>
    </izvorni_sadrzaj>
    <derivirana_varijabla naziv="DomainObject.Predmet.ProtuStrankaListNazivFormatedOIB_1">
      <item>AARON KOMUNIKACIJE d.o.o.  - u likvidaciji, OIB 18056607082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AARON KOMUNIKACIJE d.o.o.  - u likvidaciji</izvorni_sadrzaj>
    <derivirana_varijabla naziv="DomainObject.Predmet.ProtustrankaIDrugi_1">AARON KOMUNIKACIJE d.o.o. 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AARON KOMUNIKACIJE d.o.o.  - u likvidaciji, OIB 18056607082, Brune Bušića 8, 10000 Zagreb</izvorni_sadrzaj>
    <derivirana_varijabla naziv="DomainObject.Predmet.ProtustrankaIDrugiAdressOIB_1">AARON KOMUNIKACIJE d.o.o.  - u likvidaciji, OIB 18056607082, Brune Bušića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AARON KOMUNIKACIJE d.o.o.  - u likvidaciji</item>
      <item>FINA Regionalni centar Zagreb</item>
    </izvorni_sadrzaj>
    <derivirana_varijabla naziv="DomainObject.Predmet.SudioniciListNaziv_1">
      <item>AARON KOMUNIKACIJE d.o.o.  - u likvidaciji</item>
      <item>FINA Regionalni centar Zagreb</item>
    </derivirana_varijabla>
  </DomainObject.Predmet.SudioniciListNaziv>
  <DomainObject.Predmet.SudioniciListAdressOIB>
    <izvorni_sadrzaj>
      <item>AARON KOMUNIKACIJE d.o.o.  - u likvidaciji, OIB 18056607082, Brune Bušića 8,10000 Zagreb</item>
      <item>FINA Regionalni centar Zagreb, OIB 85821130368, Trg svibanjskih žrtava 1995. 1,10000 Zagreb</item>
    </izvorni_sadrzaj>
    <derivirana_varijabla naziv="DomainObject.Predmet.SudioniciListAdressOIB_1">
      <item>AARON KOMUNIKACIJE d.o.o.  - u likvidaciji, OIB 18056607082, Brune Bušića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18056607082</item>
      <item>, OIB 85821130368</item>
    </izvorni_sadrzaj>
    <derivirana_varijabla naziv="DomainObject.Predmet.SudioniciListNazivOIB_1">
      <item>, OIB 18056607082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42659-016E-4094-A5BE-0B2BE0060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446</properties:Words>
  <properties:Characters>2408</properties:Characters>
  <properties:Lines>149</properties:Lines>
  <properties:Paragraphs>25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2017-02-03T08:39:00Z</cp:lastPrinted>
  <dcterms:modified xmlns:xsi="http://www.w3.org/2001/XMLSchema-instance" xsi:type="dcterms:W3CDTF">2017-02-03T08:47:00Z</dcterms:modified>
  <cp:revision>346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