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5e7a" w14:paraId="5e65e7a" w:rsidRDefault="00B52701" w:rsidP="005518C8" w:rsidR="005518C8" w:rsidRPr="00595ED7">
      <w:pPr>
        <w:ind w:left="7080"/>
        <w15:collapsed w:val="false"/>
      </w:pPr>
      <w:bookmarkStart w:name="_GoBack" w:id="0"/>
      <w:bookmarkEnd w:id="0"/>
      <w:r w:rsidRPr="00595ED7">
        <w:t>4</w:t>
      </w:r>
      <w:r w:rsidR="00112F6B">
        <w:t xml:space="preserve">. </w:t>
      </w:r>
      <w:r w:rsidRPr="00595ED7">
        <w:t xml:space="preserve"> </w:t>
      </w:r>
      <w:proofErr w:type="spellStart"/>
      <w:r w:rsidR="0092575C">
        <w:t>Sp</w:t>
      </w:r>
      <w:proofErr w:type="spellEnd"/>
      <w:r w:rsidR="0092575C">
        <w:t>-14/2017-6</w:t>
      </w:r>
    </w:p>
    <w:p w:rsidRDefault="005518C8" w:rsidP="005518C8" w:rsidR="005518C8" w:rsidRPr="00595ED7">
      <w:pPr>
        <w:jc w:val="right"/>
        <w:rPr>
          <w:sz w:val="22"/>
          <w:szCs w:val="22"/>
        </w:rPr>
      </w:pPr>
    </w:p>
    <w:p w:rsidRDefault="005518C8" w:rsidP="005518C8" w:rsidR="005518C8" w:rsidRPr="00595ED7">
      <w:pPr>
        <w:jc w:val="right"/>
        <w:rPr>
          <w:sz w:val="22"/>
          <w:szCs w:val="22"/>
        </w:rPr>
      </w:pPr>
    </w:p>
    <w:p w:rsidRDefault="005518C8" w:rsidP="005518C8" w:rsidR="005518C8" w:rsidRPr="00595ED7">
      <w:pPr>
        <w:jc w:val="right"/>
        <w:rPr>
          <w:sz w:val="22"/>
          <w:szCs w:val="22"/>
        </w:rPr>
      </w:pPr>
    </w:p>
    <w:p w:rsidRDefault="00B17E85" w:rsidP="005518C8" w:rsidR="00B17E85">
      <w:pPr>
        <w:pStyle w:val="Naslov2"/>
        <w:rPr>
          <w:b w:val="false"/>
        </w:rPr>
      </w:pPr>
    </w:p>
    <w:p w:rsidRDefault="0092575C" w:rsidP="0092575C" w:rsidR="0092575C"/>
    <w:p w:rsidRDefault="0092575C" w:rsidP="0092575C" w:rsidR="0092575C" w:rsidRPr="0092575C"/>
    <w:p w:rsidRDefault="00595ED7" w:rsidP="005518C8" w:rsidR="005518C8" w:rsidRPr="00112F6B">
      <w:pPr>
        <w:pStyle w:val="Naslov2"/>
        <w:rPr>
          <w:b w:val="false"/>
        </w:rPr>
      </w:pPr>
      <w:r w:rsidRPr="00112F6B">
        <w:rPr>
          <w:b w:val="false"/>
        </w:rPr>
        <w:t>R E P U B L I K A   H R V A T S K A</w:t>
      </w:r>
    </w:p>
    <w:p w:rsidRDefault="00595ED7" w:rsidP="00595ED7" w:rsidR="00595ED7" w:rsidRPr="00112F6B"/>
    <w:p w:rsidRDefault="005518C8" w:rsidP="005518C8" w:rsidR="005518C8" w:rsidRPr="00595ED7">
      <w:pPr>
        <w:pStyle w:val="Naslov2"/>
        <w:rPr>
          <w:b w:val="false"/>
        </w:rPr>
      </w:pPr>
      <w:r w:rsidRPr="00595ED7">
        <w:rPr>
          <w:b w:val="false"/>
        </w:rPr>
        <w:t xml:space="preserve">R  J  E  Š  E  N  J  E </w:t>
      </w:r>
    </w:p>
    <w:p w:rsidRDefault="005518C8" w:rsidP="00595ED7" w:rsidR="005518C8" w:rsidRPr="00EF589F"/>
    <w:p w:rsidRDefault="0092575C" w:rsidP="005518C8" w:rsidR="005518C8" w:rsidRPr="00EF589F">
      <w:pPr>
        <w:jc w:val="both"/>
      </w:pPr>
      <w:r>
        <w:t>Općinski sud u Osijeku, po sucu Sanji Sušilović kao sucu pojedincu, u pravnoj stvari  predlagatelja – potrošača DALIBORA  KRULJCA iz Satnice Đakovačke,  Braće Radića 47,  OIB: 84478085631,  radi stečaja potrošača,  izvan ročišta, dana 24. studenog 2017. godine,</w:t>
      </w:r>
    </w:p>
    <w:p w:rsidRDefault="005518C8" w:rsidP="005518C8" w:rsidR="005518C8" w:rsidRPr="00CD670C">
      <w:pPr>
        <w:jc w:val="both"/>
        <w:rPr>
          <w:b/>
          <w:bCs/>
          <w:sz w:val="22"/>
          <w:szCs w:val="22"/>
        </w:rPr>
      </w:pPr>
    </w:p>
    <w:p w:rsidRDefault="005518C8" w:rsidP="005518C8" w:rsidR="005518C8" w:rsidRPr="00595ED7">
      <w:pPr>
        <w:jc w:val="center"/>
        <w:rPr>
          <w:bCs/>
          <w:sz w:val="22"/>
          <w:szCs w:val="22"/>
        </w:rPr>
      </w:pPr>
      <w:r w:rsidRPr="00595ED7">
        <w:rPr>
          <w:bCs/>
          <w:sz w:val="22"/>
          <w:szCs w:val="22"/>
        </w:rPr>
        <w:t>r i j e š i o    j e</w:t>
      </w:r>
    </w:p>
    <w:p w:rsidRDefault="005518C8" w:rsidP="005518C8" w:rsidR="005518C8">
      <w:pPr>
        <w:jc w:val="both"/>
      </w:pPr>
    </w:p>
    <w:p w:rsidRDefault="0092575C" w:rsidP="005518C8" w:rsidR="005518C8">
      <w:pPr>
        <w:jc w:val="both"/>
      </w:pPr>
      <w:r>
        <w:tab/>
      </w:r>
      <w:r w:rsidR="005518C8">
        <w:t>Odbacuje se</w:t>
      </w:r>
      <w:r w:rsidR="00B17E85">
        <w:t xml:space="preserve"> </w:t>
      </w:r>
      <w:r w:rsidR="005518C8">
        <w:t>žalb</w:t>
      </w:r>
      <w:r w:rsidR="00B17E85">
        <w:t xml:space="preserve">a </w:t>
      </w:r>
      <w:r>
        <w:t>potrošača DALIBORA  KRULJCA protiv rješenja</w:t>
      </w:r>
      <w:r w:rsidR="00595ED7">
        <w:t xml:space="preserve"> Općinskog suda </w:t>
      </w:r>
      <w:r>
        <w:tab/>
      </w:r>
      <w:r w:rsidR="00595ED7">
        <w:t xml:space="preserve">u Osijeku broj </w:t>
      </w:r>
      <w:proofErr w:type="spellStart"/>
      <w:r>
        <w:t>Sp</w:t>
      </w:r>
      <w:proofErr w:type="spellEnd"/>
      <w:r>
        <w:t xml:space="preserve">-14/2017 </w:t>
      </w:r>
      <w:r w:rsidR="00112F6B">
        <w:t xml:space="preserve">od </w:t>
      </w:r>
      <w:r>
        <w:t>18. rujna 2017</w:t>
      </w:r>
      <w:r w:rsidR="00B17E85">
        <w:t xml:space="preserve">. </w:t>
      </w:r>
      <w:r w:rsidR="00595ED7">
        <w:t>godine</w:t>
      </w:r>
      <w:r w:rsidR="005518C8">
        <w:t>, kao nepravovremena.</w:t>
      </w:r>
    </w:p>
    <w:p w:rsidRDefault="005518C8" w:rsidP="005518C8" w:rsidR="005518C8">
      <w:pPr>
        <w:jc w:val="both"/>
      </w:pPr>
    </w:p>
    <w:p w:rsidRDefault="005518C8" w:rsidP="005518C8" w:rsidR="005518C8">
      <w:pPr>
        <w:jc w:val="both"/>
      </w:pPr>
    </w:p>
    <w:p w:rsidRDefault="005518C8" w:rsidP="005518C8" w:rsidR="005518C8" w:rsidRPr="00595ED7">
      <w:pPr>
        <w:jc w:val="center"/>
      </w:pPr>
      <w:r w:rsidRPr="00595ED7">
        <w:t>Obrazloženje</w:t>
      </w:r>
    </w:p>
    <w:p w:rsidRDefault="005518C8" w:rsidP="005518C8" w:rsidR="005518C8">
      <w:pPr>
        <w:jc w:val="center"/>
      </w:pPr>
    </w:p>
    <w:p w:rsidRDefault="005518C8" w:rsidP="005518C8" w:rsidR="005518C8">
      <w:pPr>
        <w:jc w:val="both"/>
      </w:pPr>
      <w:r>
        <w:t xml:space="preserve">Protiv </w:t>
      </w:r>
      <w:r w:rsidR="00112F6B">
        <w:t xml:space="preserve"> </w:t>
      </w:r>
      <w:r w:rsidR="00247CC6">
        <w:t xml:space="preserve">rješenja Općinskog suda u Osijeku broj </w:t>
      </w:r>
      <w:proofErr w:type="spellStart"/>
      <w:r w:rsidR="00247CC6">
        <w:t>Sp</w:t>
      </w:r>
      <w:proofErr w:type="spellEnd"/>
      <w:r w:rsidR="00247CC6">
        <w:t>-14/2017 od 18. rujna 2017. godine</w:t>
      </w:r>
      <w:r w:rsidR="00112F6B">
        <w:t xml:space="preserve"> </w:t>
      </w:r>
      <w:r w:rsidR="00247CC6">
        <w:t>potrošač</w:t>
      </w:r>
      <w:r w:rsidR="00B17E85">
        <w:t xml:space="preserve"> </w:t>
      </w:r>
      <w:r w:rsidR="006B4CC3">
        <w:t>je i</w:t>
      </w:r>
      <w:r w:rsidR="00595ED7">
        <w:t>zjavio</w:t>
      </w:r>
      <w:r w:rsidR="006B4CC3">
        <w:t xml:space="preserve"> žalbu </w:t>
      </w:r>
      <w:r w:rsidR="00595ED7">
        <w:t xml:space="preserve">dana </w:t>
      </w:r>
      <w:r w:rsidR="00247CC6">
        <w:t>20. studenog 2017. godine</w:t>
      </w:r>
      <w:r w:rsidR="00112F6B">
        <w:t xml:space="preserve">. </w:t>
      </w:r>
    </w:p>
    <w:p w:rsidRDefault="005518C8" w:rsidP="005518C8" w:rsidR="005518C8">
      <w:pPr>
        <w:jc w:val="both"/>
      </w:pPr>
    </w:p>
    <w:p w:rsidRDefault="005518C8" w:rsidP="005518C8" w:rsidR="005518C8">
      <w:pPr>
        <w:jc w:val="both"/>
      </w:pPr>
      <w:r>
        <w:t xml:space="preserve">Kako </w:t>
      </w:r>
      <w:r w:rsidR="00595ED7">
        <w:t xml:space="preserve">je </w:t>
      </w:r>
      <w:r w:rsidR="00247CC6">
        <w:t xml:space="preserve">potrošač rješenje </w:t>
      </w:r>
      <w:r w:rsidR="00112F6B">
        <w:t xml:space="preserve"> primio </w:t>
      </w:r>
      <w:r w:rsidR="00B17E85">
        <w:t>dana</w:t>
      </w:r>
      <w:r w:rsidR="00920017">
        <w:t xml:space="preserve"> 26. rujna 2017</w:t>
      </w:r>
      <w:r w:rsidR="00112F6B">
        <w:t xml:space="preserve">. godine, </w:t>
      </w:r>
      <w:r w:rsidR="00B52701">
        <w:t>a žalb</w:t>
      </w:r>
      <w:r w:rsidR="00B17E85">
        <w:t>u</w:t>
      </w:r>
      <w:r w:rsidR="00B52701">
        <w:t xml:space="preserve"> protiv ist</w:t>
      </w:r>
      <w:r w:rsidR="00920017">
        <w:t>og</w:t>
      </w:r>
      <w:r>
        <w:t xml:space="preserve"> podnio </w:t>
      </w:r>
      <w:r w:rsidR="00920017">
        <w:t>20</w:t>
      </w:r>
      <w:r w:rsidR="00B17E85">
        <w:t>. studenog</w:t>
      </w:r>
      <w:r w:rsidR="00920017">
        <w:t xml:space="preserve"> 2017</w:t>
      </w:r>
      <w:r w:rsidR="00595ED7">
        <w:t>. godine</w:t>
      </w:r>
      <w:r>
        <w:t xml:space="preserve"> to se ista ukazuje nepravovremenom obzirom je podnesena nakon proteka roka od </w:t>
      </w:r>
      <w:r w:rsidR="006B4CC3">
        <w:t>15</w:t>
      </w:r>
      <w:r>
        <w:t xml:space="preserve"> dana. </w:t>
      </w:r>
    </w:p>
    <w:p w:rsidRDefault="005518C8" w:rsidP="005518C8" w:rsidR="005518C8">
      <w:pPr>
        <w:jc w:val="both"/>
      </w:pPr>
    </w:p>
    <w:p w:rsidRDefault="005518C8" w:rsidP="00B52701" w:rsidR="005518C8">
      <w:pPr>
        <w:jc w:val="center"/>
      </w:pPr>
      <w:r>
        <w:t xml:space="preserve">U Osijeku, </w:t>
      </w:r>
      <w:r w:rsidR="00B17E85">
        <w:t>2</w:t>
      </w:r>
      <w:r w:rsidR="00920017">
        <w:t>4</w:t>
      </w:r>
      <w:r w:rsidR="00112F6B">
        <w:t xml:space="preserve">. studenoga </w:t>
      </w:r>
      <w:r w:rsidR="00920017">
        <w:t>2017</w:t>
      </w:r>
      <w:r>
        <w:t>. godine</w:t>
      </w:r>
    </w:p>
    <w:p w:rsidRDefault="005518C8" w:rsidP="005518C8" w:rsidR="005518C8">
      <w:pPr>
        <w:jc w:val="both"/>
      </w:pPr>
    </w:p>
    <w:p w:rsidRDefault="005518C8" w:rsidP="005518C8" w:rsidR="005518C8" w:rsidRPr="00595ED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20017">
        <w:t>SUDAC</w:t>
      </w:r>
    </w:p>
    <w:p w:rsidRDefault="005518C8" w:rsidP="005518C8" w:rsidR="005518C8" w:rsidRPr="00595ED7">
      <w:pPr>
        <w:jc w:val="both"/>
      </w:pPr>
      <w:r w:rsidRPr="00595ED7">
        <w:tab/>
      </w:r>
      <w:r w:rsidRPr="00595ED7">
        <w:tab/>
      </w:r>
      <w:r w:rsidRPr="00595ED7">
        <w:tab/>
      </w:r>
      <w:r w:rsidRPr="00595ED7">
        <w:tab/>
      </w:r>
      <w:r w:rsidRPr="00595ED7">
        <w:tab/>
      </w:r>
      <w:r w:rsidRPr="00595ED7">
        <w:tab/>
      </w:r>
      <w:r w:rsidRPr="00595ED7">
        <w:tab/>
      </w:r>
      <w:r w:rsidRPr="00595ED7">
        <w:tab/>
      </w:r>
      <w:r w:rsidRPr="00595ED7">
        <w:tab/>
        <w:t>SANJA SUŠILOVIĆ</w:t>
      </w:r>
      <w:r w:rsidR="00B17E85">
        <w:t>,v.r.</w:t>
      </w:r>
    </w:p>
    <w:p w:rsidRDefault="005518C8" w:rsidP="005518C8" w:rsidR="005518C8">
      <w:pPr>
        <w:jc w:val="both"/>
      </w:pPr>
    </w:p>
    <w:p w:rsidRDefault="00920017" w:rsidP="00920017" w:rsidR="00920017">
      <w:pPr>
        <w:jc w:val="both"/>
      </w:pPr>
      <w:r>
        <w:rPr>
          <w:bCs/>
        </w:rPr>
        <w:t>UPUTA O PRAVNOM LIJEKU:</w:t>
      </w:r>
    </w:p>
    <w:p w:rsidRDefault="00920017" w:rsidP="00920017" w:rsidR="00920017">
      <w:pPr>
        <w:tabs>
          <w:tab w:pos="1440" w:val="left"/>
          <w:tab w:pos="6480" w:val="left"/>
        </w:tabs>
        <w:jc w:val="both"/>
      </w:pPr>
      <w:r>
        <w:rPr>
          <w:bCs/>
        </w:rPr>
        <w:t xml:space="preserve">Protiv ovog rješenja </w:t>
      </w:r>
      <w:r>
        <w:t>nezadovoljna stranka ima pravo žalbe u roku od 15 dana po primitku istog. Žalba se podnosi u tri istovjetna primjerka putem ovog suda nadležnom Županijskom sudu.</w:t>
      </w:r>
    </w:p>
    <w:p w:rsidRDefault="00920017" w:rsidP="00920017" w:rsidR="00920017">
      <w:pPr>
        <w:jc w:val="both"/>
        <w:rPr>
          <w:bCs/>
        </w:rPr>
      </w:pPr>
      <w:r>
        <w:rPr>
          <w:bCs/>
        </w:rPr>
        <w:t xml:space="preserve"> </w:t>
      </w:r>
    </w:p>
    <w:p w:rsidRDefault="00920017" w:rsidP="00920017" w:rsidR="00920017">
      <w:pPr>
        <w:jc w:val="both"/>
        <w:rPr>
          <w:bCs/>
        </w:rPr>
      </w:pPr>
      <w:r>
        <w:rPr>
          <w:bCs/>
        </w:rPr>
        <w:t xml:space="preserve">DOSTAVITI: </w:t>
      </w:r>
    </w:p>
    <w:p w:rsidRDefault="00920017" w:rsidP="00920017" w:rsidR="00920017">
      <w:pPr>
        <w:pStyle w:val="Odlomakpopisa"/>
        <w:numPr>
          <w:ilvl w:val="0"/>
          <w:numId w:val="3"/>
        </w:numPr>
        <w:jc w:val="both"/>
        <w:rPr>
          <w:bCs/>
        </w:rPr>
      </w:pPr>
      <w:r>
        <w:rPr>
          <w:bCs/>
        </w:rPr>
        <w:t>predlagatelju – potrošaču</w:t>
      </w:r>
    </w:p>
    <w:p w:rsidRDefault="00920017" w:rsidP="00920017" w:rsidR="00920017">
      <w:pPr>
        <w:pStyle w:val="Odlomakpopisa"/>
        <w:jc w:val="both"/>
        <w:rPr>
          <w:bCs/>
        </w:rPr>
      </w:pPr>
      <w:r>
        <w:rPr>
          <w:bCs/>
        </w:rPr>
        <w:t xml:space="preserve">putem e-oglasne ploče suda </w:t>
      </w:r>
      <w:r>
        <w:rPr>
          <w:bCs/>
        </w:rPr>
        <w:tab/>
      </w:r>
    </w:p>
    <w:p w:rsidRDefault="001A4EDD" w:rsidP="00920017" w:rsidR="001A4EDD">
      <w:pPr>
        <w:pStyle w:val="Odlomakpopisa"/>
        <w:jc w:val="both"/>
        <w:rPr>
          <w:bCs/>
        </w:rPr>
      </w:pPr>
    </w:p>
    <w:p w:rsidRDefault="00920017" w:rsidP="00920017" w:rsidR="00920017">
      <w:pPr>
        <w:pStyle w:val="Odlomakpopisa"/>
        <w:ind w:left="284"/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                             Za točnost </w:t>
      </w:r>
      <w:proofErr w:type="spellStart"/>
      <w:r>
        <w:rPr>
          <w:bCs/>
        </w:rPr>
        <w:t>otpravka</w:t>
      </w:r>
      <w:proofErr w:type="spellEnd"/>
      <w:r>
        <w:rPr>
          <w:bCs/>
        </w:rPr>
        <w:t xml:space="preserve"> – ovlašteni službenik</w:t>
      </w:r>
      <w:r>
        <w:rPr>
          <w:bCs/>
        </w:rPr>
        <w:tab/>
        <w:t xml:space="preserve">Ranka Đukić   </w:t>
      </w:r>
      <w:r>
        <w:rPr>
          <w:bCs/>
        </w:rPr>
        <w:tab/>
      </w:r>
      <w:r>
        <w:rPr>
          <w:bCs/>
        </w:rPr>
        <w:tab/>
      </w:r>
    </w:p>
    <w:p w:rsidRDefault="00920017" w:rsidP="00920017" w:rsidR="00920017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112F6B" w:rsidP="00B17E85" w:rsidR="00112F6B">
      <w:pPr>
        <w:ind w:firstLine="708" w:left="4248"/>
        <w:jc w:val="both"/>
      </w:pPr>
    </w:p>
    <w:p w:rsidRDefault="005518C8" w:rsidP="00595ED7" w:rsidR="005518C8">
      <w:pPr>
        <w:ind w:left="5664"/>
        <w:jc w:val="both"/>
      </w:pPr>
    </w:p>
    <w:p w:rsidRDefault="00595ED7" w:rsidP="006B4CC3" w:rsidR="006B4CC3">
      <w:pPr>
        <w:ind w:left="5664"/>
        <w:jc w:val="both"/>
      </w:pPr>
      <w:r>
        <w:t xml:space="preserve"> </w:t>
      </w:r>
    </w:p>
    <w:p w:rsidRDefault="006B4CC3" w:rsidP="001279D9" w:rsidR="001279D9">
      <w:pPr>
        <w:ind w:left="5664"/>
        <w:jc w:val="both"/>
      </w:pPr>
      <w:r>
        <w:t xml:space="preserve"> </w:t>
      </w:r>
    </w:p>
    <w:sectPr w:rsidSect="005518C8" w:rsidR="001279D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753" w:rsidR="00784753">
      <w:r>
        <w:separator/>
      </w:r>
    </w:p>
  </w:endnote>
  <w:endnote w:id="0" w:type="continuationSeparator">
    <w:p w:rsidRDefault="00784753" w:rsidR="00784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753" w:rsidR="00784753">
      <w:r>
        <w:separator/>
      </w:r>
    </w:p>
  </w:footnote>
  <w:footnote w:id="0" w:type="continuationSeparator">
    <w:p w:rsidRDefault="00784753" w:rsidR="007847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9D9" w:rsidP="005518C8" w:rsidR="001279D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79D9" w:rsidR="001279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9D9" w:rsidP="005518C8" w:rsidR="001279D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4E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79D9" w:rsidP="005518C8" w:rsidR="001279D9" w:rsidRPr="00EF589F">
    <w:pPr>
      <w:ind w:left="7080"/>
      <w:rPr>
        <w:b/>
      </w:rPr>
    </w:pPr>
    <w:r w:rsidRPr="00EF589F">
      <w:rPr>
        <w:b/>
      </w:rPr>
      <w:t>IV P-2008/92-19</w:t>
    </w:r>
  </w:p>
  <w:p w:rsidRDefault="001279D9" w:rsidP="005518C8" w:rsidR="001279D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A65750"/>
    <w:multiLevelType w:val="hybridMultilevel"/>
    <w:tmpl w:val="C02E22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BD78F3"/>
    <w:multiLevelType w:val="hybridMultilevel"/>
    <w:tmpl w:val="34D63E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8C8"/>
    <w:rsid w:val="00000880"/>
    <w:rsid w:val="000045C0"/>
    <w:rsid w:val="00004C66"/>
    <w:rsid w:val="00007C35"/>
    <w:rsid w:val="00007D95"/>
    <w:rsid w:val="00010332"/>
    <w:rsid w:val="0001057B"/>
    <w:rsid w:val="00016805"/>
    <w:rsid w:val="00017203"/>
    <w:rsid w:val="0002188B"/>
    <w:rsid w:val="00021BB3"/>
    <w:rsid w:val="0002242C"/>
    <w:rsid w:val="000232B9"/>
    <w:rsid w:val="00024774"/>
    <w:rsid w:val="00026619"/>
    <w:rsid w:val="00026779"/>
    <w:rsid w:val="0003054C"/>
    <w:rsid w:val="00036211"/>
    <w:rsid w:val="00036D47"/>
    <w:rsid w:val="00050562"/>
    <w:rsid w:val="00052CC4"/>
    <w:rsid w:val="00052DF4"/>
    <w:rsid w:val="00053F13"/>
    <w:rsid w:val="000541D7"/>
    <w:rsid w:val="000554DD"/>
    <w:rsid w:val="00060FB7"/>
    <w:rsid w:val="0006302A"/>
    <w:rsid w:val="000633D5"/>
    <w:rsid w:val="00066438"/>
    <w:rsid w:val="00067387"/>
    <w:rsid w:val="00067451"/>
    <w:rsid w:val="00070267"/>
    <w:rsid w:val="00073B54"/>
    <w:rsid w:val="00073FDC"/>
    <w:rsid w:val="00081AB9"/>
    <w:rsid w:val="000824F4"/>
    <w:rsid w:val="00082BC5"/>
    <w:rsid w:val="0008551D"/>
    <w:rsid w:val="00092219"/>
    <w:rsid w:val="000922AE"/>
    <w:rsid w:val="00092843"/>
    <w:rsid w:val="0009291B"/>
    <w:rsid w:val="000A1A88"/>
    <w:rsid w:val="000A252A"/>
    <w:rsid w:val="000A2ED1"/>
    <w:rsid w:val="000A6763"/>
    <w:rsid w:val="000A7CF5"/>
    <w:rsid w:val="000B21B8"/>
    <w:rsid w:val="000B2581"/>
    <w:rsid w:val="000B522A"/>
    <w:rsid w:val="000B6B7F"/>
    <w:rsid w:val="000C30F4"/>
    <w:rsid w:val="000C320C"/>
    <w:rsid w:val="000C4656"/>
    <w:rsid w:val="000C51F0"/>
    <w:rsid w:val="000C5EEB"/>
    <w:rsid w:val="000C7B61"/>
    <w:rsid w:val="000D549C"/>
    <w:rsid w:val="000D6937"/>
    <w:rsid w:val="000D7FB7"/>
    <w:rsid w:val="000E04EF"/>
    <w:rsid w:val="000E245A"/>
    <w:rsid w:val="000E3BCE"/>
    <w:rsid w:val="000E5B3F"/>
    <w:rsid w:val="000F03EA"/>
    <w:rsid w:val="000F0B70"/>
    <w:rsid w:val="000F1AB1"/>
    <w:rsid w:val="000F3E0A"/>
    <w:rsid w:val="000F3E88"/>
    <w:rsid w:val="000F6BCF"/>
    <w:rsid w:val="001007C3"/>
    <w:rsid w:val="00101ECF"/>
    <w:rsid w:val="00102D32"/>
    <w:rsid w:val="001031C6"/>
    <w:rsid w:val="001048BA"/>
    <w:rsid w:val="00104C32"/>
    <w:rsid w:val="00107082"/>
    <w:rsid w:val="00112F6B"/>
    <w:rsid w:val="0011487A"/>
    <w:rsid w:val="001160A0"/>
    <w:rsid w:val="00120CB2"/>
    <w:rsid w:val="00123AC9"/>
    <w:rsid w:val="001241C5"/>
    <w:rsid w:val="001261C3"/>
    <w:rsid w:val="001279D9"/>
    <w:rsid w:val="001356C2"/>
    <w:rsid w:val="00140972"/>
    <w:rsid w:val="00141364"/>
    <w:rsid w:val="001427A3"/>
    <w:rsid w:val="0014521C"/>
    <w:rsid w:val="00146D46"/>
    <w:rsid w:val="001477E3"/>
    <w:rsid w:val="0015510C"/>
    <w:rsid w:val="00155972"/>
    <w:rsid w:val="00156688"/>
    <w:rsid w:val="00160CBF"/>
    <w:rsid w:val="00163B72"/>
    <w:rsid w:val="0016597E"/>
    <w:rsid w:val="00170086"/>
    <w:rsid w:val="00170896"/>
    <w:rsid w:val="001729A1"/>
    <w:rsid w:val="00174F60"/>
    <w:rsid w:val="001764FE"/>
    <w:rsid w:val="001769D3"/>
    <w:rsid w:val="00177013"/>
    <w:rsid w:val="00184392"/>
    <w:rsid w:val="00190003"/>
    <w:rsid w:val="00190602"/>
    <w:rsid w:val="00192344"/>
    <w:rsid w:val="00192BF8"/>
    <w:rsid w:val="00195CCC"/>
    <w:rsid w:val="00196157"/>
    <w:rsid w:val="00196C25"/>
    <w:rsid w:val="00197C42"/>
    <w:rsid w:val="001A2322"/>
    <w:rsid w:val="001A34FF"/>
    <w:rsid w:val="001A40B8"/>
    <w:rsid w:val="001A4CB3"/>
    <w:rsid w:val="001A4EDD"/>
    <w:rsid w:val="001A7030"/>
    <w:rsid w:val="001C43AC"/>
    <w:rsid w:val="001D2638"/>
    <w:rsid w:val="001D350C"/>
    <w:rsid w:val="001D494F"/>
    <w:rsid w:val="001D5B89"/>
    <w:rsid w:val="001E128D"/>
    <w:rsid w:val="001E1EBF"/>
    <w:rsid w:val="001E2D23"/>
    <w:rsid w:val="001E3153"/>
    <w:rsid w:val="001E45FD"/>
    <w:rsid w:val="001E57B3"/>
    <w:rsid w:val="001F1A20"/>
    <w:rsid w:val="001F1CB6"/>
    <w:rsid w:val="001F4391"/>
    <w:rsid w:val="001F6AE6"/>
    <w:rsid w:val="001F7707"/>
    <w:rsid w:val="001F7F81"/>
    <w:rsid w:val="00201297"/>
    <w:rsid w:val="00202C68"/>
    <w:rsid w:val="00203775"/>
    <w:rsid w:val="00204762"/>
    <w:rsid w:val="00205792"/>
    <w:rsid w:val="00216712"/>
    <w:rsid w:val="00216FE0"/>
    <w:rsid w:val="002179AE"/>
    <w:rsid w:val="002202A8"/>
    <w:rsid w:val="00221268"/>
    <w:rsid w:val="00224F98"/>
    <w:rsid w:val="002259B7"/>
    <w:rsid w:val="00225DC2"/>
    <w:rsid w:val="00226D56"/>
    <w:rsid w:val="00234AB7"/>
    <w:rsid w:val="002361F2"/>
    <w:rsid w:val="00236D97"/>
    <w:rsid w:val="00236DC1"/>
    <w:rsid w:val="00240187"/>
    <w:rsid w:val="00241640"/>
    <w:rsid w:val="002430FB"/>
    <w:rsid w:val="00243701"/>
    <w:rsid w:val="00246D09"/>
    <w:rsid w:val="00247CC6"/>
    <w:rsid w:val="002533A9"/>
    <w:rsid w:val="00260F5F"/>
    <w:rsid w:val="0026157F"/>
    <w:rsid w:val="0026208A"/>
    <w:rsid w:val="002625C5"/>
    <w:rsid w:val="00266CD4"/>
    <w:rsid w:val="002679BB"/>
    <w:rsid w:val="00272CD5"/>
    <w:rsid w:val="00280F30"/>
    <w:rsid w:val="00281478"/>
    <w:rsid w:val="00282E56"/>
    <w:rsid w:val="00286090"/>
    <w:rsid w:val="0028797F"/>
    <w:rsid w:val="00287E1F"/>
    <w:rsid w:val="00292DD8"/>
    <w:rsid w:val="002944AD"/>
    <w:rsid w:val="0029653C"/>
    <w:rsid w:val="00297453"/>
    <w:rsid w:val="002A3941"/>
    <w:rsid w:val="002B1CC0"/>
    <w:rsid w:val="002B26DF"/>
    <w:rsid w:val="002B29EF"/>
    <w:rsid w:val="002C03DD"/>
    <w:rsid w:val="002C3570"/>
    <w:rsid w:val="002C503B"/>
    <w:rsid w:val="002D2F82"/>
    <w:rsid w:val="002D6382"/>
    <w:rsid w:val="002D6B25"/>
    <w:rsid w:val="002D6B63"/>
    <w:rsid w:val="002E1280"/>
    <w:rsid w:val="002E3DCC"/>
    <w:rsid w:val="002E54D1"/>
    <w:rsid w:val="002E663A"/>
    <w:rsid w:val="002E6E39"/>
    <w:rsid w:val="002F1131"/>
    <w:rsid w:val="002F2958"/>
    <w:rsid w:val="002F29F3"/>
    <w:rsid w:val="002F3275"/>
    <w:rsid w:val="002F5D23"/>
    <w:rsid w:val="002F7248"/>
    <w:rsid w:val="002F7D6D"/>
    <w:rsid w:val="0030073D"/>
    <w:rsid w:val="00301C61"/>
    <w:rsid w:val="00303552"/>
    <w:rsid w:val="003042FF"/>
    <w:rsid w:val="00304A6A"/>
    <w:rsid w:val="0030570C"/>
    <w:rsid w:val="00306F5B"/>
    <w:rsid w:val="00307B99"/>
    <w:rsid w:val="0031152E"/>
    <w:rsid w:val="00311A75"/>
    <w:rsid w:val="00311FF9"/>
    <w:rsid w:val="0031244D"/>
    <w:rsid w:val="0031266E"/>
    <w:rsid w:val="0031463B"/>
    <w:rsid w:val="003159D7"/>
    <w:rsid w:val="00317F33"/>
    <w:rsid w:val="0032088A"/>
    <w:rsid w:val="003236FC"/>
    <w:rsid w:val="00323FBD"/>
    <w:rsid w:val="00324307"/>
    <w:rsid w:val="00326D68"/>
    <w:rsid w:val="003275FC"/>
    <w:rsid w:val="00327799"/>
    <w:rsid w:val="003307C0"/>
    <w:rsid w:val="00334F89"/>
    <w:rsid w:val="003359FD"/>
    <w:rsid w:val="00335F2B"/>
    <w:rsid w:val="0033704A"/>
    <w:rsid w:val="003419BE"/>
    <w:rsid w:val="003427D5"/>
    <w:rsid w:val="00342DA0"/>
    <w:rsid w:val="003446AE"/>
    <w:rsid w:val="0035330C"/>
    <w:rsid w:val="003540A2"/>
    <w:rsid w:val="003562C5"/>
    <w:rsid w:val="003626ED"/>
    <w:rsid w:val="00362792"/>
    <w:rsid w:val="00363ADA"/>
    <w:rsid w:val="00365253"/>
    <w:rsid w:val="00367721"/>
    <w:rsid w:val="003717A5"/>
    <w:rsid w:val="00373BEC"/>
    <w:rsid w:val="003804C9"/>
    <w:rsid w:val="0038250F"/>
    <w:rsid w:val="00383BC0"/>
    <w:rsid w:val="0038425A"/>
    <w:rsid w:val="00386489"/>
    <w:rsid w:val="00386F75"/>
    <w:rsid w:val="003874A8"/>
    <w:rsid w:val="00393917"/>
    <w:rsid w:val="00396992"/>
    <w:rsid w:val="00397051"/>
    <w:rsid w:val="003A129F"/>
    <w:rsid w:val="003A56B3"/>
    <w:rsid w:val="003A73A5"/>
    <w:rsid w:val="003A786E"/>
    <w:rsid w:val="003B1650"/>
    <w:rsid w:val="003B240A"/>
    <w:rsid w:val="003B33CD"/>
    <w:rsid w:val="003B417C"/>
    <w:rsid w:val="003B578A"/>
    <w:rsid w:val="003B66D7"/>
    <w:rsid w:val="003C17BA"/>
    <w:rsid w:val="003C1D61"/>
    <w:rsid w:val="003C75E9"/>
    <w:rsid w:val="003D0634"/>
    <w:rsid w:val="003D0EC5"/>
    <w:rsid w:val="003D16B2"/>
    <w:rsid w:val="003D70FA"/>
    <w:rsid w:val="003D77E0"/>
    <w:rsid w:val="003D7D3E"/>
    <w:rsid w:val="003E27CF"/>
    <w:rsid w:val="003E6669"/>
    <w:rsid w:val="003E67A7"/>
    <w:rsid w:val="003F252E"/>
    <w:rsid w:val="003F7F17"/>
    <w:rsid w:val="004038E0"/>
    <w:rsid w:val="004060D2"/>
    <w:rsid w:val="0040654E"/>
    <w:rsid w:val="004068A8"/>
    <w:rsid w:val="00410BED"/>
    <w:rsid w:val="00421B08"/>
    <w:rsid w:val="00425EDC"/>
    <w:rsid w:val="004269D4"/>
    <w:rsid w:val="00427EE6"/>
    <w:rsid w:val="004300DF"/>
    <w:rsid w:val="00430E43"/>
    <w:rsid w:val="00432236"/>
    <w:rsid w:val="0043259C"/>
    <w:rsid w:val="004336E3"/>
    <w:rsid w:val="004361D5"/>
    <w:rsid w:val="00436C8F"/>
    <w:rsid w:val="004426CD"/>
    <w:rsid w:val="00443BC5"/>
    <w:rsid w:val="00444C39"/>
    <w:rsid w:val="00447248"/>
    <w:rsid w:val="00447650"/>
    <w:rsid w:val="00464693"/>
    <w:rsid w:val="00464FC9"/>
    <w:rsid w:val="00465834"/>
    <w:rsid w:val="00467AA8"/>
    <w:rsid w:val="004757B1"/>
    <w:rsid w:val="00477C62"/>
    <w:rsid w:val="00480C66"/>
    <w:rsid w:val="00483374"/>
    <w:rsid w:val="00486C22"/>
    <w:rsid w:val="00490811"/>
    <w:rsid w:val="00491067"/>
    <w:rsid w:val="00491502"/>
    <w:rsid w:val="00493486"/>
    <w:rsid w:val="0049395C"/>
    <w:rsid w:val="0049447D"/>
    <w:rsid w:val="00494CF2"/>
    <w:rsid w:val="004A5283"/>
    <w:rsid w:val="004A5330"/>
    <w:rsid w:val="004B14E5"/>
    <w:rsid w:val="004B258F"/>
    <w:rsid w:val="004B558C"/>
    <w:rsid w:val="004C284D"/>
    <w:rsid w:val="004C3E8D"/>
    <w:rsid w:val="004C5510"/>
    <w:rsid w:val="004C7182"/>
    <w:rsid w:val="004D026B"/>
    <w:rsid w:val="004D0292"/>
    <w:rsid w:val="004D056F"/>
    <w:rsid w:val="004D2E2A"/>
    <w:rsid w:val="004D309B"/>
    <w:rsid w:val="004D4484"/>
    <w:rsid w:val="004D461A"/>
    <w:rsid w:val="004D6BE6"/>
    <w:rsid w:val="004D7147"/>
    <w:rsid w:val="004E034B"/>
    <w:rsid w:val="004E5623"/>
    <w:rsid w:val="004E682A"/>
    <w:rsid w:val="004F033F"/>
    <w:rsid w:val="004F101F"/>
    <w:rsid w:val="004F19C3"/>
    <w:rsid w:val="004F39F2"/>
    <w:rsid w:val="004F4021"/>
    <w:rsid w:val="004F58CE"/>
    <w:rsid w:val="004F5F33"/>
    <w:rsid w:val="004F6824"/>
    <w:rsid w:val="004F7FB2"/>
    <w:rsid w:val="00500430"/>
    <w:rsid w:val="0050171D"/>
    <w:rsid w:val="005022E5"/>
    <w:rsid w:val="00507B9E"/>
    <w:rsid w:val="00507CF0"/>
    <w:rsid w:val="005100A9"/>
    <w:rsid w:val="005128CA"/>
    <w:rsid w:val="005128F3"/>
    <w:rsid w:val="0052108E"/>
    <w:rsid w:val="00521206"/>
    <w:rsid w:val="00525A56"/>
    <w:rsid w:val="00530384"/>
    <w:rsid w:val="00530E95"/>
    <w:rsid w:val="00535B18"/>
    <w:rsid w:val="00547CD3"/>
    <w:rsid w:val="005518C8"/>
    <w:rsid w:val="00552A9F"/>
    <w:rsid w:val="00553386"/>
    <w:rsid w:val="00554B35"/>
    <w:rsid w:val="005561B3"/>
    <w:rsid w:val="00557C76"/>
    <w:rsid w:val="005600E5"/>
    <w:rsid w:val="00561CCB"/>
    <w:rsid w:val="00564885"/>
    <w:rsid w:val="00565464"/>
    <w:rsid w:val="0057400B"/>
    <w:rsid w:val="00577277"/>
    <w:rsid w:val="005808D3"/>
    <w:rsid w:val="00581DB9"/>
    <w:rsid w:val="00584F17"/>
    <w:rsid w:val="00585F22"/>
    <w:rsid w:val="00586630"/>
    <w:rsid w:val="0058696D"/>
    <w:rsid w:val="00587848"/>
    <w:rsid w:val="00591236"/>
    <w:rsid w:val="005923AB"/>
    <w:rsid w:val="00595ED7"/>
    <w:rsid w:val="005A1701"/>
    <w:rsid w:val="005A6561"/>
    <w:rsid w:val="005B0153"/>
    <w:rsid w:val="005B1A9F"/>
    <w:rsid w:val="005B6AA5"/>
    <w:rsid w:val="005C5627"/>
    <w:rsid w:val="005C62C9"/>
    <w:rsid w:val="005C7C3C"/>
    <w:rsid w:val="005D1ED4"/>
    <w:rsid w:val="005D217A"/>
    <w:rsid w:val="005E3764"/>
    <w:rsid w:val="005E3EA1"/>
    <w:rsid w:val="005E7821"/>
    <w:rsid w:val="005F05B3"/>
    <w:rsid w:val="005F28B4"/>
    <w:rsid w:val="005F2CCC"/>
    <w:rsid w:val="005F36B3"/>
    <w:rsid w:val="005F7B4A"/>
    <w:rsid w:val="006035CE"/>
    <w:rsid w:val="00604CF0"/>
    <w:rsid w:val="00606880"/>
    <w:rsid w:val="00611C5B"/>
    <w:rsid w:val="006155FB"/>
    <w:rsid w:val="00621E9C"/>
    <w:rsid w:val="00623FC3"/>
    <w:rsid w:val="00624B52"/>
    <w:rsid w:val="00624F06"/>
    <w:rsid w:val="00632C5C"/>
    <w:rsid w:val="00633FD3"/>
    <w:rsid w:val="00642699"/>
    <w:rsid w:val="00642E52"/>
    <w:rsid w:val="00646117"/>
    <w:rsid w:val="00646E97"/>
    <w:rsid w:val="00647289"/>
    <w:rsid w:val="006538DC"/>
    <w:rsid w:val="00654628"/>
    <w:rsid w:val="0065470F"/>
    <w:rsid w:val="00657032"/>
    <w:rsid w:val="006570DB"/>
    <w:rsid w:val="0066115E"/>
    <w:rsid w:val="006641FD"/>
    <w:rsid w:val="00667055"/>
    <w:rsid w:val="00672ACB"/>
    <w:rsid w:val="006731ED"/>
    <w:rsid w:val="00673C85"/>
    <w:rsid w:val="00674312"/>
    <w:rsid w:val="006755DC"/>
    <w:rsid w:val="006777FF"/>
    <w:rsid w:val="00683936"/>
    <w:rsid w:val="00684AF4"/>
    <w:rsid w:val="00684F2A"/>
    <w:rsid w:val="006854B9"/>
    <w:rsid w:val="00685DF3"/>
    <w:rsid w:val="00690823"/>
    <w:rsid w:val="0069301E"/>
    <w:rsid w:val="006A00DE"/>
    <w:rsid w:val="006A1FAC"/>
    <w:rsid w:val="006A2BB7"/>
    <w:rsid w:val="006B16E7"/>
    <w:rsid w:val="006B4CC3"/>
    <w:rsid w:val="006C10C4"/>
    <w:rsid w:val="006C1573"/>
    <w:rsid w:val="006C1789"/>
    <w:rsid w:val="006C1B5E"/>
    <w:rsid w:val="006C698B"/>
    <w:rsid w:val="006C73C1"/>
    <w:rsid w:val="006D4B03"/>
    <w:rsid w:val="006D66EA"/>
    <w:rsid w:val="006D6771"/>
    <w:rsid w:val="006E0C32"/>
    <w:rsid w:val="006E5903"/>
    <w:rsid w:val="006E6176"/>
    <w:rsid w:val="006F0DA6"/>
    <w:rsid w:val="006F233C"/>
    <w:rsid w:val="006F3F13"/>
    <w:rsid w:val="006F4740"/>
    <w:rsid w:val="006F5C03"/>
    <w:rsid w:val="007003A0"/>
    <w:rsid w:val="00703B88"/>
    <w:rsid w:val="007073FE"/>
    <w:rsid w:val="0070759B"/>
    <w:rsid w:val="007250B1"/>
    <w:rsid w:val="00726EC3"/>
    <w:rsid w:val="00731979"/>
    <w:rsid w:val="00733045"/>
    <w:rsid w:val="00735D26"/>
    <w:rsid w:val="0074378F"/>
    <w:rsid w:val="0074540E"/>
    <w:rsid w:val="00750E77"/>
    <w:rsid w:val="0075666F"/>
    <w:rsid w:val="0076033A"/>
    <w:rsid w:val="007617CA"/>
    <w:rsid w:val="00762250"/>
    <w:rsid w:val="00763A79"/>
    <w:rsid w:val="00763E27"/>
    <w:rsid w:val="00763F3D"/>
    <w:rsid w:val="00764930"/>
    <w:rsid w:val="0076581E"/>
    <w:rsid w:val="00767CEC"/>
    <w:rsid w:val="00774221"/>
    <w:rsid w:val="00777B88"/>
    <w:rsid w:val="0078099A"/>
    <w:rsid w:val="00780E57"/>
    <w:rsid w:val="00784753"/>
    <w:rsid w:val="00784ABC"/>
    <w:rsid w:val="007855DB"/>
    <w:rsid w:val="00785833"/>
    <w:rsid w:val="007866E1"/>
    <w:rsid w:val="007878EE"/>
    <w:rsid w:val="00793E57"/>
    <w:rsid w:val="00795B8F"/>
    <w:rsid w:val="007A150D"/>
    <w:rsid w:val="007A158B"/>
    <w:rsid w:val="007A4055"/>
    <w:rsid w:val="007A63E5"/>
    <w:rsid w:val="007A6799"/>
    <w:rsid w:val="007B0E44"/>
    <w:rsid w:val="007B117A"/>
    <w:rsid w:val="007B453B"/>
    <w:rsid w:val="007C0793"/>
    <w:rsid w:val="007D1D35"/>
    <w:rsid w:val="007D3BFA"/>
    <w:rsid w:val="007D46C1"/>
    <w:rsid w:val="007D4961"/>
    <w:rsid w:val="007D51BE"/>
    <w:rsid w:val="007D69CE"/>
    <w:rsid w:val="007D7FDA"/>
    <w:rsid w:val="007E03F2"/>
    <w:rsid w:val="007E2F55"/>
    <w:rsid w:val="007F0674"/>
    <w:rsid w:val="007F0C1E"/>
    <w:rsid w:val="007F2F55"/>
    <w:rsid w:val="007F3BF7"/>
    <w:rsid w:val="007F4B5B"/>
    <w:rsid w:val="007F6E6F"/>
    <w:rsid w:val="007F79DE"/>
    <w:rsid w:val="008004D4"/>
    <w:rsid w:val="00802748"/>
    <w:rsid w:val="0080334E"/>
    <w:rsid w:val="00804632"/>
    <w:rsid w:val="00806EB6"/>
    <w:rsid w:val="008104FC"/>
    <w:rsid w:val="008127C2"/>
    <w:rsid w:val="00817888"/>
    <w:rsid w:val="008322EA"/>
    <w:rsid w:val="008352FC"/>
    <w:rsid w:val="00836E6B"/>
    <w:rsid w:val="00845376"/>
    <w:rsid w:val="00845F1E"/>
    <w:rsid w:val="00847394"/>
    <w:rsid w:val="00847D76"/>
    <w:rsid w:val="008500E4"/>
    <w:rsid w:val="00850D1C"/>
    <w:rsid w:val="00851183"/>
    <w:rsid w:val="0085258C"/>
    <w:rsid w:val="0085367F"/>
    <w:rsid w:val="008547A4"/>
    <w:rsid w:val="00857D23"/>
    <w:rsid w:val="008627C6"/>
    <w:rsid w:val="008642DB"/>
    <w:rsid w:val="00865C7B"/>
    <w:rsid w:val="008667A2"/>
    <w:rsid w:val="0086689F"/>
    <w:rsid w:val="0087522C"/>
    <w:rsid w:val="00876270"/>
    <w:rsid w:val="00880DFF"/>
    <w:rsid w:val="00881022"/>
    <w:rsid w:val="00881590"/>
    <w:rsid w:val="00881806"/>
    <w:rsid w:val="008872FC"/>
    <w:rsid w:val="00890301"/>
    <w:rsid w:val="00891FBD"/>
    <w:rsid w:val="00892902"/>
    <w:rsid w:val="008936D5"/>
    <w:rsid w:val="0089455D"/>
    <w:rsid w:val="008949EB"/>
    <w:rsid w:val="008967C0"/>
    <w:rsid w:val="008A3472"/>
    <w:rsid w:val="008A6FEE"/>
    <w:rsid w:val="008B063D"/>
    <w:rsid w:val="008B06C2"/>
    <w:rsid w:val="008B2960"/>
    <w:rsid w:val="008B33E5"/>
    <w:rsid w:val="008B52D6"/>
    <w:rsid w:val="008B5A63"/>
    <w:rsid w:val="008B62B0"/>
    <w:rsid w:val="008B6E57"/>
    <w:rsid w:val="008C18C4"/>
    <w:rsid w:val="008C4098"/>
    <w:rsid w:val="008C6B1F"/>
    <w:rsid w:val="008D007D"/>
    <w:rsid w:val="008D541F"/>
    <w:rsid w:val="008E17BE"/>
    <w:rsid w:val="008E73A3"/>
    <w:rsid w:val="008E7A5F"/>
    <w:rsid w:val="008F1CC4"/>
    <w:rsid w:val="008F1D79"/>
    <w:rsid w:val="008F376A"/>
    <w:rsid w:val="0090368C"/>
    <w:rsid w:val="0091181F"/>
    <w:rsid w:val="00913ECD"/>
    <w:rsid w:val="00914FA4"/>
    <w:rsid w:val="00915111"/>
    <w:rsid w:val="00916B20"/>
    <w:rsid w:val="00920017"/>
    <w:rsid w:val="0092128C"/>
    <w:rsid w:val="00922353"/>
    <w:rsid w:val="0092575C"/>
    <w:rsid w:val="00926E88"/>
    <w:rsid w:val="00931ED0"/>
    <w:rsid w:val="00933772"/>
    <w:rsid w:val="009372D1"/>
    <w:rsid w:val="00937E6F"/>
    <w:rsid w:val="00945594"/>
    <w:rsid w:val="0094663D"/>
    <w:rsid w:val="0095152F"/>
    <w:rsid w:val="00951824"/>
    <w:rsid w:val="009524A9"/>
    <w:rsid w:val="00955DA5"/>
    <w:rsid w:val="00962ED8"/>
    <w:rsid w:val="00963418"/>
    <w:rsid w:val="009667E9"/>
    <w:rsid w:val="00967EDC"/>
    <w:rsid w:val="009739EC"/>
    <w:rsid w:val="00977231"/>
    <w:rsid w:val="0098100F"/>
    <w:rsid w:val="0098735B"/>
    <w:rsid w:val="00990E8C"/>
    <w:rsid w:val="00991134"/>
    <w:rsid w:val="00992930"/>
    <w:rsid w:val="0099442C"/>
    <w:rsid w:val="009946D3"/>
    <w:rsid w:val="00995DC7"/>
    <w:rsid w:val="009A0B73"/>
    <w:rsid w:val="009A4846"/>
    <w:rsid w:val="009A5773"/>
    <w:rsid w:val="009A5953"/>
    <w:rsid w:val="009B25E3"/>
    <w:rsid w:val="009B2704"/>
    <w:rsid w:val="009B35F4"/>
    <w:rsid w:val="009B742D"/>
    <w:rsid w:val="009B7BAE"/>
    <w:rsid w:val="009C0F03"/>
    <w:rsid w:val="009C1598"/>
    <w:rsid w:val="009C2679"/>
    <w:rsid w:val="009C26C9"/>
    <w:rsid w:val="009C4973"/>
    <w:rsid w:val="009C6C7E"/>
    <w:rsid w:val="009D0D6F"/>
    <w:rsid w:val="009D17D9"/>
    <w:rsid w:val="009D1FD7"/>
    <w:rsid w:val="009D2D87"/>
    <w:rsid w:val="009D48CA"/>
    <w:rsid w:val="009E5BAB"/>
    <w:rsid w:val="009E6D19"/>
    <w:rsid w:val="009F1A56"/>
    <w:rsid w:val="009F1BAB"/>
    <w:rsid w:val="009F2656"/>
    <w:rsid w:val="009F6116"/>
    <w:rsid w:val="009F716B"/>
    <w:rsid w:val="00A014D2"/>
    <w:rsid w:val="00A02908"/>
    <w:rsid w:val="00A045B6"/>
    <w:rsid w:val="00A0738C"/>
    <w:rsid w:val="00A10F7C"/>
    <w:rsid w:val="00A11804"/>
    <w:rsid w:val="00A211F4"/>
    <w:rsid w:val="00A21AE0"/>
    <w:rsid w:val="00A21C44"/>
    <w:rsid w:val="00A33950"/>
    <w:rsid w:val="00A33E3B"/>
    <w:rsid w:val="00A3464D"/>
    <w:rsid w:val="00A353E6"/>
    <w:rsid w:val="00A41883"/>
    <w:rsid w:val="00A41C57"/>
    <w:rsid w:val="00A5009D"/>
    <w:rsid w:val="00A55FBB"/>
    <w:rsid w:val="00A57DB7"/>
    <w:rsid w:val="00A60DA0"/>
    <w:rsid w:val="00A642C1"/>
    <w:rsid w:val="00A64BD1"/>
    <w:rsid w:val="00A64C56"/>
    <w:rsid w:val="00A673A5"/>
    <w:rsid w:val="00A67E06"/>
    <w:rsid w:val="00A70494"/>
    <w:rsid w:val="00A70A72"/>
    <w:rsid w:val="00A7228A"/>
    <w:rsid w:val="00A80028"/>
    <w:rsid w:val="00A80F5B"/>
    <w:rsid w:val="00A8177C"/>
    <w:rsid w:val="00A81F20"/>
    <w:rsid w:val="00A91661"/>
    <w:rsid w:val="00A9660C"/>
    <w:rsid w:val="00A96826"/>
    <w:rsid w:val="00A96EF1"/>
    <w:rsid w:val="00A97217"/>
    <w:rsid w:val="00A97563"/>
    <w:rsid w:val="00AA0826"/>
    <w:rsid w:val="00AA1F2F"/>
    <w:rsid w:val="00AA765E"/>
    <w:rsid w:val="00AB38C8"/>
    <w:rsid w:val="00AB482F"/>
    <w:rsid w:val="00AB5AA0"/>
    <w:rsid w:val="00AC07E0"/>
    <w:rsid w:val="00AC2C8E"/>
    <w:rsid w:val="00AC4448"/>
    <w:rsid w:val="00AC61EB"/>
    <w:rsid w:val="00AC62D1"/>
    <w:rsid w:val="00AD5552"/>
    <w:rsid w:val="00AD5E2E"/>
    <w:rsid w:val="00AD690B"/>
    <w:rsid w:val="00AE2060"/>
    <w:rsid w:val="00AE3EDB"/>
    <w:rsid w:val="00AE61A6"/>
    <w:rsid w:val="00AE6380"/>
    <w:rsid w:val="00AF7703"/>
    <w:rsid w:val="00B04360"/>
    <w:rsid w:val="00B05245"/>
    <w:rsid w:val="00B06924"/>
    <w:rsid w:val="00B133A3"/>
    <w:rsid w:val="00B14518"/>
    <w:rsid w:val="00B17E85"/>
    <w:rsid w:val="00B2114D"/>
    <w:rsid w:val="00B246CE"/>
    <w:rsid w:val="00B27005"/>
    <w:rsid w:val="00B303B0"/>
    <w:rsid w:val="00B30964"/>
    <w:rsid w:val="00B34B4C"/>
    <w:rsid w:val="00B35DE1"/>
    <w:rsid w:val="00B36D41"/>
    <w:rsid w:val="00B37311"/>
    <w:rsid w:val="00B37FDD"/>
    <w:rsid w:val="00B423CC"/>
    <w:rsid w:val="00B423F9"/>
    <w:rsid w:val="00B42E0E"/>
    <w:rsid w:val="00B4305F"/>
    <w:rsid w:val="00B47C5D"/>
    <w:rsid w:val="00B51A95"/>
    <w:rsid w:val="00B52701"/>
    <w:rsid w:val="00B53639"/>
    <w:rsid w:val="00B56DE9"/>
    <w:rsid w:val="00B60452"/>
    <w:rsid w:val="00B60E3F"/>
    <w:rsid w:val="00B62CA1"/>
    <w:rsid w:val="00B65602"/>
    <w:rsid w:val="00B70147"/>
    <w:rsid w:val="00B720AF"/>
    <w:rsid w:val="00B729F0"/>
    <w:rsid w:val="00B7668B"/>
    <w:rsid w:val="00B76BAE"/>
    <w:rsid w:val="00B76D32"/>
    <w:rsid w:val="00B81906"/>
    <w:rsid w:val="00B854D2"/>
    <w:rsid w:val="00B858FB"/>
    <w:rsid w:val="00B868E1"/>
    <w:rsid w:val="00B8714B"/>
    <w:rsid w:val="00B87913"/>
    <w:rsid w:val="00B916E8"/>
    <w:rsid w:val="00B95361"/>
    <w:rsid w:val="00B95525"/>
    <w:rsid w:val="00BA023E"/>
    <w:rsid w:val="00BA2AA8"/>
    <w:rsid w:val="00BA4B9F"/>
    <w:rsid w:val="00BA5968"/>
    <w:rsid w:val="00BA6B93"/>
    <w:rsid w:val="00BB05D7"/>
    <w:rsid w:val="00BB05E9"/>
    <w:rsid w:val="00BB0D2E"/>
    <w:rsid w:val="00BC165B"/>
    <w:rsid w:val="00BC1BB7"/>
    <w:rsid w:val="00BD17A1"/>
    <w:rsid w:val="00BD1E51"/>
    <w:rsid w:val="00BD25B1"/>
    <w:rsid w:val="00BD5CA0"/>
    <w:rsid w:val="00BD6559"/>
    <w:rsid w:val="00BD696B"/>
    <w:rsid w:val="00BE26C9"/>
    <w:rsid w:val="00BE4716"/>
    <w:rsid w:val="00BE6667"/>
    <w:rsid w:val="00BE6EF3"/>
    <w:rsid w:val="00BF0223"/>
    <w:rsid w:val="00BF5108"/>
    <w:rsid w:val="00BF792D"/>
    <w:rsid w:val="00BF7B69"/>
    <w:rsid w:val="00C03E66"/>
    <w:rsid w:val="00C10601"/>
    <w:rsid w:val="00C106B0"/>
    <w:rsid w:val="00C13658"/>
    <w:rsid w:val="00C15D3E"/>
    <w:rsid w:val="00C20D52"/>
    <w:rsid w:val="00C41481"/>
    <w:rsid w:val="00C4265A"/>
    <w:rsid w:val="00C43526"/>
    <w:rsid w:val="00C561E4"/>
    <w:rsid w:val="00C61FDC"/>
    <w:rsid w:val="00C62137"/>
    <w:rsid w:val="00C64863"/>
    <w:rsid w:val="00C67F5C"/>
    <w:rsid w:val="00C720E5"/>
    <w:rsid w:val="00C76DC0"/>
    <w:rsid w:val="00C76ECE"/>
    <w:rsid w:val="00C81AA8"/>
    <w:rsid w:val="00C81AF7"/>
    <w:rsid w:val="00C829CF"/>
    <w:rsid w:val="00C830CD"/>
    <w:rsid w:val="00C8475B"/>
    <w:rsid w:val="00C84CDE"/>
    <w:rsid w:val="00C86A40"/>
    <w:rsid w:val="00C86AEF"/>
    <w:rsid w:val="00C87951"/>
    <w:rsid w:val="00C93BB3"/>
    <w:rsid w:val="00C9642D"/>
    <w:rsid w:val="00CA30E6"/>
    <w:rsid w:val="00CA3895"/>
    <w:rsid w:val="00CA42D4"/>
    <w:rsid w:val="00CA524F"/>
    <w:rsid w:val="00CA6A8C"/>
    <w:rsid w:val="00CB1FA3"/>
    <w:rsid w:val="00CB2E71"/>
    <w:rsid w:val="00CB66A2"/>
    <w:rsid w:val="00CC2C7D"/>
    <w:rsid w:val="00CC6860"/>
    <w:rsid w:val="00CC68F3"/>
    <w:rsid w:val="00CC7216"/>
    <w:rsid w:val="00CD0D2A"/>
    <w:rsid w:val="00CD3F92"/>
    <w:rsid w:val="00CD44D9"/>
    <w:rsid w:val="00CD4D41"/>
    <w:rsid w:val="00CD541A"/>
    <w:rsid w:val="00CE0067"/>
    <w:rsid w:val="00CE0E78"/>
    <w:rsid w:val="00CE1B96"/>
    <w:rsid w:val="00CE1E7C"/>
    <w:rsid w:val="00CE41A8"/>
    <w:rsid w:val="00CE54C1"/>
    <w:rsid w:val="00CE5770"/>
    <w:rsid w:val="00CF1185"/>
    <w:rsid w:val="00CF124D"/>
    <w:rsid w:val="00CF2562"/>
    <w:rsid w:val="00CF32E4"/>
    <w:rsid w:val="00CF4453"/>
    <w:rsid w:val="00CF5F6E"/>
    <w:rsid w:val="00CF73CC"/>
    <w:rsid w:val="00D02791"/>
    <w:rsid w:val="00D055B3"/>
    <w:rsid w:val="00D11B65"/>
    <w:rsid w:val="00D123E4"/>
    <w:rsid w:val="00D13FA8"/>
    <w:rsid w:val="00D177A3"/>
    <w:rsid w:val="00D243E6"/>
    <w:rsid w:val="00D30B22"/>
    <w:rsid w:val="00D32B74"/>
    <w:rsid w:val="00D33628"/>
    <w:rsid w:val="00D34C48"/>
    <w:rsid w:val="00D36C3C"/>
    <w:rsid w:val="00D37166"/>
    <w:rsid w:val="00D46466"/>
    <w:rsid w:val="00D46FC0"/>
    <w:rsid w:val="00D47670"/>
    <w:rsid w:val="00D47699"/>
    <w:rsid w:val="00D47BF9"/>
    <w:rsid w:val="00D51E9D"/>
    <w:rsid w:val="00D57779"/>
    <w:rsid w:val="00D57A59"/>
    <w:rsid w:val="00D6161B"/>
    <w:rsid w:val="00D62A48"/>
    <w:rsid w:val="00D630AA"/>
    <w:rsid w:val="00D72022"/>
    <w:rsid w:val="00D75759"/>
    <w:rsid w:val="00D75791"/>
    <w:rsid w:val="00D81306"/>
    <w:rsid w:val="00D81E55"/>
    <w:rsid w:val="00D82848"/>
    <w:rsid w:val="00D83787"/>
    <w:rsid w:val="00D83DD8"/>
    <w:rsid w:val="00D847BA"/>
    <w:rsid w:val="00D85A68"/>
    <w:rsid w:val="00D87655"/>
    <w:rsid w:val="00D87A90"/>
    <w:rsid w:val="00D921F2"/>
    <w:rsid w:val="00D9618A"/>
    <w:rsid w:val="00DA334F"/>
    <w:rsid w:val="00DA3A0D"/>
    <w:rsid w:val="00DA3B78"/>
    <w:rsid w:val="00DA530E"/>
    <w:rsid w:val="00DA570D"/>
    <w:rsid w:val="00DA7A64"/>
    <w:rsid w:val="00DA7D6D"/>
    <w:rsid w:val="00DB2AB3"/>
    <w:rsid w:val="00DB36E9"/>
    <w:rsid w:val="00DB3FF8"/>
    <w:rsid w:val="00DB4D87"/>
    <w:rsid w:val="00DB50D8"/>
    <w:rsid w:val="00DB59B4"/>
    <w:rsid w:val="00DB6FB6"/>
    <w:rsid w:val="00DC67C4"/>
    <w:rsid w:val="00DC6AE6"/>
    <w:rsid w:val="00DD0861"/>
    <w:rsid w:val="00DD3BE4"/>
    <w:rsid w:val="00DD749A"/>
    <w:rsid w:val="00DD7C95"/>
    <w:rsid w:val="00DE01FB"/>
    <w:rsid w:val="00DE1EF4"/>
    <w:rsid w:val="00DE2787"/>
    <w:rsid w:val="00DE628B"/>
    <w:rsid w:val="00DF141D"/>
    <w:rsid w:val="00DF33FB"/>
    <w:rsid w:val="00DF4842"/>
    <w:rsid w:val="00E04FBE"/>
    <w:rsid w:val="00E05048"/>
    <w:rsid w:val="00E050AE"/>
    <w:rsid w:val="00E13221"/>
    <w:rsid w:val="00E1478C"/>
    <w:rsid w:val="00E1575F"/>
    <w:rsid w:val="00E16DD9"/>
    <w:rsid w:val="00E20AB0"/>
    <w:rsid w:val="00E23D41"/>
    <w:rsid w:val="00E2635F"/>
    <w:rsid w:val="00E30778"/>
    <w:rsid w:val="00E31535"/>
    <w:rsid w:val="00E3249E"/>
    <w:rsid w:val="00E3337A"/>
    <w:rsid w:val="00E3382A"/>
    <w:rsid w:val="00E378D6"/>
    <w:rsid w:val="00E478F2"/>
    <w:rsid w:val="00E47AEF"/>
    <w:rsid w:val="00E56700"/>
    <w:rsid w:val="00E57F75"/>
    <w:rsid w:val="00E61749"/>
    <w:rsid w:val="00E63506"/>
    <w:rsid w:val="00E63CA3"/>
    <w:rsid w:val="00E64A26"/>
    <w:rsid w:val="00E665C9"/>
    <w:rsid w:val="00E67BEF"/>
    <w:rsid w:val="00E7607B"/>
    <w:rsid w:val="00E77559"/>
    <w:rsid w:val="00E80D72"/>
    <w:rsid w:val="00E82740"/>
    <w:rsid w:val="00E90FE5"/>
    <w:rsid w:val="00E95D10"/>
    <w:rsid w:val="00EA18E3"/>
    <w:rsid w:val="00EA1C2D"/>
    <w:rsid w:val="00EA3372"/>
    <w:rsid w:val="00EA3CC4"/>
    <w:rsid w:val="00EA3DA7"/>
    <w:rsid w:val="00EA70EE"/>
    <w:rsid w:val="00EB03F0"/>
    <w:rsid w:val="00EB0FEB"/>
    <w:rsid w:val="00EB31FB"/>
    <w:rsid w:val="00EB43C6"/>
    <w:rsid w:val="00EB5F31"/>
    <w:rsid w:val="00EC2837"/>
    <w:rsid w:val="00EC33AC"/>
    <w:rsid w:val="00EC50EC"/>
    <w:rsid w:val="00EC7CCE"/>
    <w:rsid w:val="00ED0FBE"/>
    <w:rsid w:val="00ED214F"/>
    <w:rsid w:val="00ED4390"/>
    <w:rsid w:val="00ED4A19"/>
    <w:rsid w:val="00ED5AB7"/>
    <w:rsid w:val="00ED703D"/>
    <w:rsid w:val="00ED76DD"/>
    <w:rsid w:val="00EE2BBD"/>
    <w:rsid w:val="00EE2C37"/>
    <w:rsid w:val="00EE3371"/>
    <w:rsid w:val="00EE60B9"/>
    <w:rsid w:val="00EF09E8"/>
    <w:rsid w:val="00EF1836"/>
    <w:rsid w:val="00EF187E"/>
    <w:rsid w:val="00EF2F11"/>
    <w:rsid w:val="00EF52A6"/>
    <w:rsid w:val="00EF61EC"/>
    <w:rsid w:val="00EF72AD"/>
    <w:rsid w:val="00F0444E"/>
    <w:rsid w:val="00F049A5"/>
    <w:rsid w:val="00F07015"/>
    <w:rsid w:val="00F123A4"/>
    <w:rsid w:val="00F141B4"/>
    <w:rsid w:val="00F146B3"/>
    <w:rsid w:val="00F1572B"/>
    <w:rsid w:val="00F15768"/>
    <w:rsid w:val="00F22288"/>
    <w:rsid w:val="00F2391B"/>
    <w:rsid w:val="00F24252"/>
    <w:rsid w:val="00F24F5E"/>
    <w:rsid w:val="00F31496"/>
    <w:rsid w:val="00F3294F"/>
    <w:rsid w:val="00F36DD4"/>
    <w:rsid w:val="00F427C8"/>
    <w:rsid w:val="00F44BD1"/>
    <w:rsid w:val="00F464D3"/>
    <w:rsid w:val="00F477F3"/>
    <w:rsid w:val="00F47865"/>
    <w:rsid w:val="00F50DAF"/>
    <w:rsid w:val="00F53838"/>
    <w:rsid w:val="00F54E18"/>
    <w:rsid w:val="00F56EEB"/>
    <w:rsid w:val="00F64187"/>
    <w:rsid w:val="00F70B31"/>
    <w:rsid w:val="00F72CA6"/>
    <w:rsid w:val="00F74424"/>
    <w:rsid w:val="00F751D4"/>
    <w:rsid w:val="00F752E3"/>
    <w:rsid w:val="00F76391"/>
    <w:rsid w:val="00F76F28"/>
    <w:rsid w:val="00F7788A"/>
    <w:rsid w:val="00F85952"/>
    <w:rsid w:val="00F86B77"/>
    <w:rsid w:val="00F931D3"/>
    <w:rsid w:val="00F93597"/>
    <w:rsid w:val="00F95EFE"/>
    <w:rsid w:val="00F96FDD"/>
    <w:rsid w:val="00FA0838"/>
    <w:rsid w:val="00FA13A8"/>
    <w:rsid w:val="00FA2465"/>
    <w:rsid w:val="00FB0612"/>
    <w:rsid w:val="00FB6E5C"/>
    <w:rsid w:val="00FB7968"/>
    <w:rsid w:val="00FC1330"/>
    <w:rsid w:val="00FC248C"/>
    <w:rsid w:val="00FC4F47"/>
    <w:rsid w:val="00FD0FC9"/>
    <w:rsid w:val="00FD2729"/>
    <w:rsid w:val="00FD340E"/>
    <w:rsid w:val="00FD41A4"/>
    <w:rsid w:val="00FD73E7"/>
    <w:rsid w:val="00FE10BB"/>
    <w:rsid w:val="00FE3657"/>
    <w:rsid w:val="00FE488F"/>
    <w:rsid w:val="00FE5479"/>
    <w:rsid w:val="00FE5AC9"/>
    <w:rsid w:val="00FE5CC8"/>
    <w:rsid w:val="00FF4F1B"/>
    <w:rsid w:val="00FF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18C8"/>
    <w:rPr>
      <w:sz w:val="24"/>
      <w:szCs w:val="24"/>
    </w:rPr>
  </w:style>
  <w:style w:styleId="Naslov2" w:type="paragraph">
    <w:name w:val="heading 2"/>
    <w:basedOn w:val="Normal"/>
    <w:next w:val="Normal"/>
    <w:qFormat/>
    <w:rsid w:val="005518C8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518C8"/>
    <w:pPr>
      <w:jc w:val="both"/>
    </w:pPr>
  </w:style>
  <w:style w:styleId="Zaglavlje" w:type="paragraph">
    <w:name w:val="header"/>
    <w:basedOn w:val="Normal"/>
    <w:rsid w:val="005518C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518C8"/>
  </w:style>
  <w:style w:styleId="Tekstbalonia" w:type="paragraph">
    <w:name w:val="Balloon Text"/>
    <w:basedOn w:val="Normal"/>
    <w:semiHidden/>
    <w:rsid w:val="004336E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00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6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6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6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6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6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18C8"/>
    <w:rPr>
      <w:sz w:val="24"/>
      <w:szCs w:val="24"/>
    </w:rPr>
  </w:style>
  <w:style w:styleId="Naslov2" w:type="paragraph">
    <w:name w:val="heading 2"/>
    <w:basedOn w:val="Normal"/>
    <w:next w:val="Normal"/>
    <w:qFormat/>
    <w:rsid w:val="005518C8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518C8"/>
    <w:pPr>
      <w:jc w:val="both"/>
    </w:pPr>
  </w:style>
  <w:style w:styleId="Zaglavlje" w:type="paragraph">
    <w:name w:val="header"/>
    <w:basedOn w:val="Normal"/>
    <w:rsid w:val="005518C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518C8"/>
  </w:style>
  <w:style w:styleId="Tekstbalonia" w:type="paragraph">
    <w:name w:val="Balloon Text"/>
    <w:basedOn w:val="Normal"/>
    <w:semiHidden/>
    <w:rsid w:val="004336E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00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6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6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6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6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6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492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rujna 2017.</izvorni_sadrzaj>
    <derivirana_varijabla naziv="DomainObject.Predmet.DatumRjesavanja_1">18.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Sp-14/2017</izvorni_sadrzaj>
    <derivirana_varijabla naziv="DomainObject.Predmet.OznakaBroj_1">Sp-14/2017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Kruljac</izvorni_sadrzaj>
    <derivirana_varijabla naziv="DomainObject.Predmet.StrankaFormated_1">  Dalibor Kruljac</derivirana_varijabla>
  </DomainObject.Predmet.StrankaFormated>
  <DomainObject.Predmet.StrankaFormatedOIB>
    <izvorni_sadrzaj>  Dalibor Kruljac, OIB 84478085631</izvorni_sadrzaj>
    <derivirana_varijabla naziv="DomainObject.Predmet.StrankaFormatedOIB_1">  Dalibor Kruljac, OIB 84478085631</derivirana_varijabla>
  </DomainObject.Predmet.StrankaFormatedOIB>
  <DomainObject.Predmet.StrankaFormatedWithAdress>
    <izvorni_sadrzaj> Dalibor Kruljac, Braće Radića 47, 31400 Satnica Đakovačka</izvorni_sadrzaj>
    <derivirana_varijabla naziv="DomainObject.Predmet.StrankaFormatedWithAdress_1"> Dalibor Kruljac, Braće Radića 47, 31400 Satnica Đakovačka</derivirana_varijabla>
  </DomainObject.Predmet.StrankaFormatedWithAdress>
  <DomainObject.Predmet.StrankaFormatedWithAdressOIB>
    <izvorni_sadrzaj> Dalibor Kruljac, OIB 84478085631, Braće Radića 47, 31400 Satnica Đakovačka</izvorni_sadrzaj>
    <derivirana_varijabla naziv="DomainObject.Predmet.StrankaFormatedWithAdressOIB_1"> Dalibor Kruljac, OIB 84478085631, Braće Radića 47, 31400 Satnica Đakovačka</derivirana_varijabla>
  </DomainObject.Predmet.StrankaFormatedWithAdressOIB>
  <DomainObject.Predmet.StrankaWithAdress>
    <izvorni_sadrzaj>Dalibor Kruljac Braće Radića 47,31400 Satnica Đakovačka</izvorni_sadrzaj>
    <derivirana_varijabla naziv="DomainObject.Predmet.StrankaWithAdress_1">Dalibor Kruljac Braće Radića 47,31400 Satnica Đakovačka</derivirana_varijabla>
  </DomainObject.Predmet.StrankaWithAdress>
  <DomainObject.Predmet.StrankaWithAdressOIB>
    <izvorni_sadrzaj>Dalibor Kruljac, OIB 84478085631, Braće Radića 47,31400 Satnica Đakovačka</izvorni_sadrzaj>
    <derivirana_varijabla naziv="DomainObject.Predmet.StrankaWithAdressOIB_1">Dalibor Kruljac, OIB 84478085631, Braće Radića 47,31400 Satnica Đakovačka</derivirana_varijabla>
  </DomainObject.Predmet.StrankaWithAdressOIB>
  <DomainObject.Predmet.StrankaNazivFormated>
    <izvorni_sadrzaj>Dalibor Kruljac</izvorni_sadrzaj>
    <derivirana_varijabla naziv="DomainObject.Predmet.StrankaNazivFormated_1">Dalibor Kruljac</derivirana_varijabla>
  </DomainObject.Predmet.StrankaNazivFormated>
  <DomainObject.Predmet.StrankaNazivFormatedOIB>
    <izvorni_sadrzaj>Dalibor Kruljac, OIB 84478085631</izvorni_sadrzaj>
    <derivirana_varijabla naziv="DomainObject.Predmet.StrankaNazivFormatedOIB_1">Dalibor Kruljac, OIB 84478085631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Dalibor Kruljac</item>
    </izvorni_sadrzaj>
    <derivirana_varijabla naziv="DomainObject.Predmet.StrankaListFormated_1">
      <item>Dalibor Kruljac</item>
    </derivirana_varijabla>
  </DomainObject.Predmet.StrankaListFormated>
  <DomainObject.Predmet.StrankaListFormatedOIB>
    <izvorni_sadrzaj>
      <item>Dalibor Kruljac, OIB 84478085631</item>
    </izvorni_sadrzaj>
    <derivirana_varijabla naziv="DomainObject.Predmet.StrankaListFormatedOIB_1">
      <item>Dalibor Kruljac, OIB 84478085631</item>
    </derivirana_varijabla>
  </DomainObject.Predmet.StrankaListFormatedOIB>
  <DomainObject.Predmet.StrankaListFormatedWithAdress>
    <izvorni_sadrzaj>
      <item>Dalibor Kruljac, Braće Radića 47, 31400 Satnica Đakovačka</item>
    </izvorni_sadrzaj>
    <derivirana_varijabla naziv="DomainObject.Predmet.StrankaListFormatedWithAdress_1">
      <item>Dalibor Kruljac, Braće Radića 47, 31400 Satnica Đakovačka</item>
    </derivirana_varijabla>
  </DomainObject.Predmet.StrankaListFormatedWithAdress>
  <DomainObject.Predmet.StrankaListFormatedWithAdressOIB>
    <izvorni_sadrzaj>
      <item>Dalibor Kruljac, OIB 84478085631, Braće Radića 47, 31400 Satnica Đakovačka</item>
    </izvorni_sadrzaj>
    <derivirana_varijabla naziv="DomainObject.Predmet.StrankaListFormatedWithAdressOIB_1">
      <item>Dalibor Kruljac, OIB 84478085631, Braće Radića 47, 31400 Satnica Đakovačka</item>
    </derivirana_varijabla>
  </DomainObject.Predmet.StrankaListFormatedWithAdressOIB>
  <DomainObject.Predmet.StrankaListNazivFormated>
    <izvorni_sadrzaj>
      <item>Dalibor Kruljac</item>
    </izvorni_sadrzaj>
    <derivirana_varijabla naziv="DomainObject.Predmet.StrankaListNazivFormated_1">
      <item>Dalibor Kruljac</item>
    </derivirana_varijabla>
  </DomainObject.Predmet.StrankaListNazivFormated>
  <DomainObject.Predmet.StrankaListNazivFormatedOIB>
    <izvorni_sadrzaj>
      <item>Dalibor Kruljac, OIB 84478085631</item>
    </izvorni_sadrzaj>
    <derivirana_varijabla naziv="DomainObject.Predmet.StrankaListNazivFormatedOIB_1">
      <item>Dalibor Kruljac, OIB 84478085631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Dalibor Kruljac</izvorni_sadrzaj>
    <derivirana_varijabla naziv="DomainObject.Predmet.StrankaIDrugi_1">Dalibor Kruljac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Dalibor Kruljac, OIB 84478085631, Braće Radića 47, 31400 Satnica Đakovačka</izvorni_sadrzaj>
    <derivirana_varijabla naziv="DomainObject.Predmet.StrankaIDrugiAdressOIB_1">Dalibor Kruljac, OIB 84478085631, Braće Radića 47, 31400 Satnica Đakovačka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rujna 2017.</izvorni_sadrzaj>
    <derivirana_varijabla naziv="DomainObject.Predmet.OdlukaRjesenje.DatumDonosenjaOdluke_1">18. rujna 2017.</derivirana_varijabla>
  </DomainObject.Predmet.OdlukaRjesenje.DatumDonosenjaOdluke>
  <DomainObject.Predmet.OdlukaRjesenje.DatumPravomocnosti>
    <izvorni_sadrzaj>12. listopada 2017.</izvorni_sadrzaj>
    <derivirana_varijabla naziv="DomainObject.Predmet.OdlukaRjesenje.DatumPravomocnosti_1">12. listopada 2017.</derivirana_varijabla>
  </DomainObject.Predmet.OdlukaRjesenje.DatumPravomocnosti>
  <DomainObject.Predmet.OdlukaRjesenje.Oznaka>
    <izvorni_sadrzaj>Sp-14/2017-3</izvorni_sadrzaj>
    <derivirana_varijabla naziv="DomainObject.Predmet.OdlukaRjesenje.Oznaka_1">Sp-14/2017-3</derivirana_varijabla>
  </DomainObject.Predmet.OdlukaRjesenje.Oznaka>
  <DomainObject.Predmet.SudioniciListNaziv>
    <izvorni_sadrzaj>
      <item>Dalibor Kruljac</item>
    </izvorni_sadrzaj>
    <derivirana_varijabla naziv="DomainObject.Predmet.SudioniciListNaziv_1">
      <item>Dalibor Kruljac</item>
    </derivirana_varijabla>
  </DomainObject.Predmet.SudioniciListNaziv>
  <DomainObject.Predmet.SudioniciListAdressOIB>
    <izvorni_sadrzaj>
      <item>Dalibor Kruljac, OIB 84478085631, Braće Radića 47,31400 Satnica Đakovačka</item>
    </izvorni_sadrzaj>
    <derivirana_varijabla naziv="DomainObject.Predmet.SudioniciListAdressOIB_1">
      <item>Dalibor Kruljac, OIB 84478085631, Braće Radića 47,31400 Satnica Đakovačka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84478085631</item>
    </izvorni_sadrzaj>
    <derivirana_varijabla naziv="DomainObject.Predmet.SudioniciListNazivOIB_1">
      <item>, OIB 84478085631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1030</properties:Characters>
  <properties:Lines>51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 P-1195/08-9</vt:lpstr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2017-11-24T07:41:00Z</dcterms:created>
  <dc:creator>kavdic</dc:creator>
  <cp:lastModifiedBy>Sanela Maričić</cp:lastModifiedBy>
  <cp:lastPrinted>2014-11-27T09:07:00Z</cp:lastPrinted>
  <dcterms:modified xmlns:xsi="http://www.w3.org/2001/XMLSchema-instance" xsi:type="dcterms:W3CDTF">2017-11-24T07:45:00Z</dcterms:modified>
  <cp:revision>4</cp:revision>
  <dc:title>IV P-1195/08-9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