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8e40b" w14:paraId="448e40b" w:rsidRDefault="00495480" w:rsidP="00495480" w:rsidR="00495480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3740" cx="54038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480" w:rsidP="00495480" w:rsidR="00495480">
      <w:pPr>
        <w:jc w:val="both"/>
      </w:pPr>
    </w:p>
    <w:p w:rsidRDefault="00495480" w:rsidP="00495480" w:rsidR="00495480">
      <w:r>
        <w:t>REPUBLIKA HRVATSKA</w:t>
      </w:r>
    </w:p>
    <w:p w:rsidRDefault="00495480" w:rsidP="00495480" w:rsidR="00495480">
      <w:r>
        <w:t>TRGOVAČKI SUD U  OSIJEKU</w:t>
      </w:r>
    </w:p>
    <w:p w:rsidRDefault="00495480" w:rsidP="00495480" w:rsidR="00495480">
      <w:r>
        <w:t>STALNA SLUŽBA U SLAVONSKOM BRODU</w:t>
      </w:r>
    </w:p>
    <w:p w:rsidRDefault="00495480" w:rsidP="00495480" w:rsidR="00495480">
      <w:r>
        <w:t xml:space="preserve">35000 Slavonski Brod                                                          </w:t>
      </w:r>
      <w:r>
        <w:tab/>
      </w:r>
      <w:r>
        <w:tab/>
        <w:t xml:space="preserve">        Broj: St-17/2011-355</w:t>
      </w:r>
    </w:p>
    <w:p w:rsidRDefault="00495480" w:rsidP="00495480" w:rsidR="00495480">
      <w:r>
        <w:t>Trg pobjede 13</w:t>
      </w:r>
    </w:p>
    <w:p w:rsidRDefault="00495480" w:rsidP="00495480" w:rsidR="00495480"/>
    <w:p w:rsidRDefault="00495480" w:rsidP="00495480" w:rsidR="00495480">
      <w:pPr>
        <w:jc w:val="center"/>
        <w:rPr>
          <w:b/>
          <w:bCs/>
        </w:rPr>
      </w:pPr>
    </w:p>
    <w:p w:rsidRDefault="00495480" w:rsidP="00495480" w:rsidR="00495480">
      <w:pPr>
        <w:jc w:val="center"/>
        <w:rPr>
          <w:b/>
          <w:bCs/>
        </w:rPr>
      </w:pPr>
      <w:r>
        <w:rPr>
          <w:b/>
          <w:bCs/>
        </w:rPr>
        <w:t>R E  P U B L I K A  H R V A T S K A</w:t>
      </w:r>
    </w:p>
    <w:p w:rsidRDefault="00495480" w:rsidP="00495480" w:rsidR="00495480">
      <w:pPr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495480" w:rsidP="00495480" w:rsidR="00495480"/>
    <w:p w:rsidRDefault="00495480" w:rsidP="00495480" w:rsidR="00495480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>
        <w:rPr>
          <w:b/>
          <w:bCs/>
        </w:rPr>
        <w:t>Velepromet d. o. o. Slavonski Brod  u stečaju, OIB: 66522491809</w:t>
      </w:r>
      <w:r>
        <w:t xml:space="preserve">, zastupan po stečajnom upravitelju Milanu Nakiću, u postupku prodaje imovine stečajnog dužnika, uz odgovarajuću primjenu propisa o ovrsi, 28. studenog 2017.  </w:t>
      </w:r>
    </w:p>
    <w:p w:rsidRDefault="00495480" w:rsidP="00495480" w:rsidR="00495480"/>
    <w:p w:rsidRDefault="00495480" w:rsidP="00495480" w:rsidR="00495480">
      <w:pPr>
        <w:jc w:val="center"/>
      </w:pPr>
      <w:r>
        <w:t>r i j e š i o    j e</w:t>
      </w:r>
    </w:p>
    <w:p w:rsidRDefault="00495480" w:rsidP="00495480" w:rsidR="00495480"/>
    <w:p w:rsidRDefault="00495480" w:rsidP="00495480" w:rsidR="00495480">
      <w:pPr>
        <w:jc w:val="both"/>
      </w:pPr>
    </w:p>
    <w:p w:rsidRDefault="00495480" w:rsidP="00495480" w:rsidR="00495480">
      <w:pPr>
        <w:jc w:val="both"/>
      </w:pPr>
      <w:r>
        <w:tab/>
        <w:t xml:space="preserve">Poziva se ponuditelj METRO – BROD d.o.o., Slavonski Brod, </w:t>
      </w:r>
      <w:proofErr w:type="spellStart"/>
      <w:r>
        <w:t>Lj</w:t>
      </w:r>
      <w:proofErr w:type="spellEnd"/>
      <w:r>
        <w:t>. Gaja 3 u roku od tri dana dostaviti punomoć za odvjetnika Ivana Žalca iz Slavonskog Broda, odnosno odobrenje za poduzetu radnju, tj. žalbu na rješenje o dosudi.</w:t>
      </w:r>
    </w:p>
    <w:p w:rsidRDefault="00495480" w:rsidP="00495480" w:rsidR="00495480">
      <w:pPr>
        <w:jc w:val="both"/>
      </w:pPr>
    </w:p>
    <w:p w:rsidRDefault="00495480" w:rsidP="00495480" w:rsidR="00495480">
      <w:pPr>
        <w:jc w:val="both"/>
      </w:pPr>
      <w:r>
        <w:tab/>
        <w:t>U protivnom sud će ukinuti radnju poduzetu bez valjanje punomoći, odnosno odobrenja.</w:t>
      </w:r>
    </w:p>
    <w:p w:rsidRDefault="00495480" w:rsidP="00495480" w:rsidR="00495480">
      <w:pPr>
        <w:jc w:val="both"/>
      </w:pPr>
      <w:r>
        <w:tab/>
      </w:r>
    </w:p>
    <w:p w:rsidRDefault="00495480" w:rsidP="00495480" w:rsidR="00495480">
      <w:pPr>
        <w:ind w:firstLine="708"/>
      </w:pPr>
      <w:r>
        <w:t xml:space="preserve">U Slavonskom Brodu 28. studeni 2017.  </w:t>
      </w:r>
    </w:p>
    <w:p w:rsidRDefault="00495480" w:rsidP="00495480" w:rsidR="00495480">
      <w:r>
        <w:t>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</w:t>
      </w:r>
      <w:r>
        <w:tab/>
      </w:r>
      <w:r>
        <w:tab/>
        <w:t>   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 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 Stečajna sutkinja:</w:t>
      </w:r>
    </w:p>
    <w:p w:rsidRDefault="00495480" w:rsidP="00495480" w:rsidR="0049548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495480" w:rsidP="00495480" w:rsidR="00495480">
      <w:r>
        <w:t>            </w:t>
      </w:r>
    </w:p>
    <w:p w:rsidRDefault="00495480" w:rsidP="00495480" w:rsidR="00495480">
      <w:r>
        <w:t> </w:t>
      </w:r>
    </w:p>
    <w:sectPr w:rsidR="0049548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9D4FAB"/>
    <w:multiLevelType w:val="hybridMultilevel"/>
    <w:tmpl w:val="25186592"/>
    <w:lvl w:tplc="EEAE4E1E" w:ilvl="0">
      <w:start w:val="1"/>
      <w:numFmt w:val="upperRoman"/>
      <w:lvlText w:val="%1."/>
      <w:lvlJc w:val="left"/>
      <w:pPr>
        <w:ind w:hanging="720" w:left="1080"/>
      </w:pPr>
      <w:rPr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C23D16"/>
    <w:multiLevelType w:val="hybridMultilevel"/>
    <w:tmpl w:val="DC123328"/>
    <w:lvl w:tplc="657009EC" w:ilvl="0">
      <w:start w:val="7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5480"/>
    <w:rsid w:val="00495480"/>
    <w:rsid w:val="005E15FD"/>
    <w:rsid w:val="00DC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548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95480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54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548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20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0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548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95480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54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548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20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0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5418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St-17/2011</izvorni_sadrzaj>
    <derivirana_varijabla naziv="DomainObject.Predmet.OznakaBroj_1">St-17/2011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- 8  U REF.,  zadnji tom 9 , 10,11,12  original spi.   kod Dubbi      13 dio POSLAN U PISARNICU, A PRESLIKA DIJELA SPISA NA VTS RH U ZAGREBU            13.dio  u kal  2.1.</izvorni_sadrzaj>
    <derivirana_varijabla naziv="DomainObject.Predmet.PrimjedbaSuca_1">I - 8  U REF.,  zadnji tom 9 , 10,11,12  original spi.   kod Dubbi      13 dio POSLAN U PISARNICU, A PRESLIKA DIJELA SPISA NA VTS RH U ZAGREBU            13.dio  u kal  2.1.</derivirana_varijabla>
  </DomainObject.Predmet.PrimjedbaSuca>
  <DomainObject.Predmet.ProtustrankaFormated>
    <izvorni_sadrzaj>  VELEPROMET d.o.o., SLAVONSKI BROD</izvorni_sadrzaj>
    <derivirana_varijabla naziv="DomainObject.Predmet.ProtustrankaFormated_1">  VELEPROMET d.o.o., SLAVONSKI BROD</derivirana_varijabla>
  </DomainObject.Predmet.ProtustrankaFormated>
  <DomainObject.Predmet.ProtustrankaFormatedOIB>
    <izvorni_sadrzaj>  VELEPROMET d.o.o., SLAVONSKI BROD, OIB 66522491809</izvorni_sadrzaj>
    <derivirana_varijabla naziv="DomainObject.Predmet.ProtustrankaFormatedOIB_1">  VELEPROMET d.o.o., SLAVONSKI BROD, OIB 66522491809</derivirana_varijabla>
  </DomainObject.Predmet.ProtustrankaFormatedOIB>
  <DomainObject.Predmet.ProtustrankaFormatedWithAdress>
    <izvorni_sadrzaj> VELEPROMET d.o.o., SLAVONSKI BROD, I.B. MAŽURANIĆ 16, 35000 Slavonski Brod</izvorni_sadrzaj>
    <derivirana_varijabla naziv="DomainObject.Predmet.ProtustrankaFormatedWithAdress_1"> VELEPROMET d.o.o., SLAVONSKI BROD, I.B. MAŽURANIĆ 16, 35000 Slavonski Brod</derivirana_varijabla>
  </DomainObject.Predmet.ProtustrankaFormatedWithAdress>
  <DomainObject.Predmet.ProtustrankaFormatedWithAdressOIB>
    <izvorni_sadrzaj> VELEPROMET d.o.o., SLAVONSKI BROD, OIB 66522491809, I.B. MAŽURANIĆ 16, 35000 Slavonski Brod</izvorni_sadrzaj>
    <derivirana_varijabla naziv="DomainObject.Predmet.ProtustrankaFormatedWithAdressOIB_1"> VELEPROMET d.o.o., SLAVONSKI BROD, OIB 66522491809, I.B. MAŽURANIĆ 16, 35000 Slavonski Brod</derivirana_varijabla>
  </DomainObject.Predmet.ProtustrankaFormatedWithAdressOIB>
  <DomainObject.Predmet.ProtustrankaWithAdress>
    <izvorni_sadrzaj>VELEPROMET d.o.o., SLAVONSKI BROD I.B. MAŽURANIĆ 16, 35000 Slavonski Brod</izvorni_sadrzaj>
    <derivirana_varijabla naziv="DomainObject.Predmet.ProtustrankaWithAdress_1">VELEPROMET d.o.o., SLAVONSKI BROD I.B. MAŽURANIĆ 16, 35000 Slavonski Brod</derivirana_varijabla>
  </DomainObject.Predmet.ProtustrankaWithAdress>
  <DomainObject.Predmet.ProtustrankaWithAdressOIB>
    <izvorni_sadrzaj>VELEPROMET d.o.o., SLAVONSKI BROD, OIB 66522491809, I.B. MAŽURANIĆ 16, 35000 Slavonski Brod</izvorni_sadrzaj>
    <derivirana_varijabla naziv="DomainObject.Predmet.ProtustrankaWithAdressOIB_1">VELEPROMET d.o.o., SLAVONSKI BROD, OIB 66522491809, I.B. MAŽURANIĆ 16, 35000 Slavonski Brod</derivirana_varijabla>
  </DomainObject.Predmet.ProtustrankaWithAdressOIB>
  <DomainObject.Predmet.ProtustrankaNazivFormated>
    <izvorni_sadrzaj>VELEPROMET d.o.o., SLAVONSKI BROD</izvorni_sadrzaj>
    <derivirana_varijabla naziv="DomainObject.Predmet.ProtustrankaNazivFormated_1">VELEPROMET d.o.o., SLAVONSKI BROD</derivirana_varijabla>
  </DomainObject.Predmet.ProtustrankaNazivFormated>
  <DomainObject.Predmet.ProtustrankaNazivFormatedOIB>
    <izvorni_sadrzaj>VELEPROMET d.o.o., SLAVONSKI BROD, OIB 66522491809</izvorni_sadrzaj>
    <derivirana_varijabla naziv="DomainObject.Predmet.ProtustrankaNazivFormatedOIB_1">VELEPROMET d.o.o., SLAVONSKI BROD, OIB 66522491809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13. studenog 2017.</izvorni_sadrzaj>
    <derivirana_varijabla naziv="DomainObject.Predmet.SpisIzvanSuda.DatumIzlazaSpisa_1">13. studenog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 zastupanog po punomoćniku ŽDO SLAVONSKI BROD</izvorni_sadrzaj>
    <derivirana_varijabla naziv="DomainObject.Predmet.StrankaFormated_1">  RH MF PU SLAVONSKI BROD zastupanog po punomoćniku ŽDO SLAVONSKI BROD</derivirana_varijabla>
  </DomainObject.Predmet.StrankaFormated>
  <DomainObject.Predmet.StrankaFormatedOIB>
    <izvorni_sadrzaj>  RH MF PU SLAVONSKI BROD zastupanog po punomoćniku ŽDO SLAVONSKI BROD</izvorni_sadrzaj>
    <derivirana_varijabla naziv="DomainObject.Predmet.StrankaFormatedOIB_1">  RH MF PU SLAVONSKI BROD zastupanog po punomoćniku ŽDO SLAVONSKI BROD</derivirana_varijabla>
  </DomainObject.Predmet.StrankaFormatedOIB>
  <DomainObject.Predmet.StrankaFormatedWithAdress>
    <izvorni_sadrzaj> RH MF PU SLAVONSKI BROD, Starčevićeva, 35000 Slavonski Brod zastupanog po punomoćniku ŽDO SLAVONSKI BROD</izvorni_sadrzaj>
    <derivirana_varijabla naziv="DomainObject.Predmet.StrankaFormatedWithAdress_1"> RH MF PU SLAVONSKI BROD, Starčevićeva, 35000 Slavonski Brod zastupanog po punomoćniku ŽDO SLAVONSKI BROD</derivirana_varijabla>
  </DomainObject.Predmet.StrankaFormatedWithAdress>
  <DomainObject.Predmet.StrankaFormatedWithAdressOIB>
    <izvorni_sadrzaj> RH MF PU SLAVONSKI BROD, Starčevićeva, 35000 Slavonski Brod zastupanog po punomoćniku ŽDO SLAVONSKI BROD</izvorni_sadrzaj>
    <derivirana_varijabla naziv="DomainObject.Predmet.StrankaFormatedWithAdressOIB_1"> RH MF PU SLAVONSKI BROD, Starčevićeva, 35000 Slavonski Brod zastupanog po punomoćniku ŽDO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MF PU SLAVONSKI BROD zastupanog po punomoćniku ŽDO SLAVONSKI BROD</item>
    </izvorni_sadrzaj>
    <derivirana_varijabla naziv="DomainObject.Predmet.StrankaListFormated_1">
      <item>RH MF PU SLAVONSKI BROD zastupanog po punomoćniku ŽDO SLAVONSKI BROD</item>
    </derivirana_varijabla>
  </DomainObject.Predmet.StrankaListFormated>
  <DomainObject.Predmet.StrankaListFormatedOIB>
    <izvorni_sadrzaj>
      <item>RH MF PU SLAVONSKI BROD zastupanog po punomoćniku ŽDO SLAVONSKI BROD</item>
    </izvorni_sadrzaj>
    <derivirana_varijabla naziv="DomainObject.Predmet.StrankaListFormatedOIB_1">
      <item>RH MF PU SLAVONSKI BROD zastupanog po punomoćniku ŽDO SLAVONSKI BROD</item>
    </derivirana_varijabla>
  </DomainObject.Predmet.StrankaListFormatedOIB>
  <DomainObject.Predmet.StrankaListFormatedWithAdress>
    <izvorni_sadrzaj>
      <item>RH MF PU SLAVONSKI BROD, Starčevićeva, 35000 Slavonski Brod zastupanog po punomoćniku ŽDO SLAVONSKI BROD</item>
    </izvorni_sadrzaj>
    <derivirana_varijabla naziv="DomainObject.Predmet.StrankaListFormatedWithAdress_1">
      <item>RH MF PU SLAVONSKI BROD, Starčevićeva, 35000 Slavonski Brod zastupanog po punomoćniku ŽDO SLAVONSKI BROD</item>
    </derivirana_varijabla>
  </DomainObject.Predmet.StrankaListFormatedWithAdress>
  <DomainObject.Predmet.StrankaListFormatedWithAdressOIB>
    <izvorni_sadrzaj>
      <item>RH MF PU SLAVONSKI BROD, Starčevićeva, 35000 Slavonski Brod zastupanog po punomoćniku ŽDO SLAVONSKI BROD</item>
    </izvorni_sadrzaj>
    <derivirana_varijabla naziv="DomainObject.Predmet.StrankaListFormatedWithAdressOIB_1">
      <item>RH MF PU SLAVONSKI BROD, Starčevićeva, 35000 Slavonski Brod zastupanog po punomoćniku ŽDO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VELEPROMET d.o.o., SLAVONSKI BROD</item>
    </izvorni_sadrzaj>
    <derivirana_varijabla naziv="DomainObject.Predmet.ProtuStrankaListFormated_1">
      <item>VELEPROMET d.o.o., SLAVONSKI BROD</item>
    </derivirana_varijabla>
  </DomainObject.Predmet.ProtuStrankaListFormated>
  <DomainObject.Predmet.ProtuStrankaListFormatedOIB>
    <izvorni_sadrzaj>
      <item>VELEPROMET d.o.o., SLAVONSKI BROD, OIB 66522491809</item>
    </izvorni_sadrzaj>
    <derivirana_varijabla naziv="DomainObject.Predmet.ProtuStrankaListFormatedOIB_1">
      <item>VELEPROMET d.o.o., SLAVONSKI BROD, OIB 66522491809</item>
    </derivirana_varijabla>
  </DomainObject.Predmet.ProtuStrankaListFormatedOIB>
  <DomainObject.Predmet.ProtuStrankaListFormatedWithAdress>
    <izvorni_sadrzaj>
      <item>VELEPROMET d.o.o., SLAVONSKI BROD, I.B. MAŽURANIĆ 16, 35000 Slavonski Brod</item>
    </izvorni_sadrzaj>
    <derivirana_varijabla naziv="DomainObject.Predmet.ProtuStrankaListFormatedWithAdress_1">
      <item>VELEPROMET d.o.o., SLAVONSKI BROD, I.B. MAŽURANIĆ 16, 35000 Slavonski Brod</item>
    </derivirana_varijabla>
  </DomainObject.Predmet.ProtuStrankaListFormatedWithAdress>
  <DomainObject.Predmet.ProtuStrankaListFormatedWithAdressOIB>
    <izvorni_sadrzaj>
      <item>VELEPROMET d.o.o., SLAVONSKI BROD, OIB 66522491809, I.B. MAŽURANIĆ 16, 35000 Slavonski Brod</item>
    </izvorni_sadrzaj>
    <derivirana_varijabla naziv="DomainObject.Predmet.ProtuStrankaListFormatedWithAdressOIB_1">
      <item>VELEPROMET d.o.o., SLAVONSKI BROD, OIB 66522491809, I.B. MAŽURANIĆ 16, 35000 Slavonski Brod</item>
    </derivirana_varijabla>
  </DomainObject.Predmet.ProtuStrankaListFormatedWithAdressOIB>
  <DomainObject.Predmet.ProtuStrankaListNazivFormated>
    <izvorni_sadrzaj>
      <item>VELEPROMET d.o.o., SLAVONSKI BROD</item>
    </izvorni_sadrzaj>
    <derivirana_varijabla naziv="DomainObject.Predmet.ProtuStrankaListNazivFormated_1">
      <item>VELEPROMET d.o.o., SLAVONSKI BROD</item>
    </derivirana_varijabla>
  </DomainObject.Predmet.ProtuStrankaListNazivFormated>
  <DomainObject.Predmet.ProtuStrankaListNazivFormatedOIB>
    <izvorni_sadrzaj>
      <item>VELEPROMET d.o.o., SLAVONSKI BROD, OIB 66522491809</item>
    </izvorni_sadrzaj>
    <derivirana_varijabla naziv="DomainObject.Predmet.ProtuStrankaListNazivFormatedOIB_1">
      <item>VELEPROMET d.o.o., SLAVONSKI BROD, OIB 66522491809</item>
    </derivirana_varijabla>
  </DomainObject.Predmet.ProtuStrankaListNazivFormatedOIB>
  <DomainObject.Predmet.OstaliListFormated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izvorni_sadrzaj>
    <derivirana_varijabla naziv="DomainObject.Predmet.OstaliListFormated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derivirana_varijabla>
  </DomainObject.Predmet.OstaliListFormated>
  <DomainObject.Predmet.OstaliListFormatedOIB>
    <izvorni_sadrzaj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usluge, OIB 03163739730</item>
    </izvorni_sadrzaj>
    <derivirana_varijabla naziv="DomainObject.Predmet.OstaliListFormatedOIB_1"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usluge, OIB 03163739730</item>
    </derivirana_varijabla>
  </DomainObject.Predmet.OstaliListFormatedOIB>
  <DomainObject.Predmet.OstaliListFormatedWithAdress>
    <izvorni_sadrzaj>
      <item>Dubravka Krog, vl. TEKSTIL KATARINČICA, Doliće 72, 49000 Krapina</item>
      <item>Sanja Matovina-Lulić, odvjetnica, Vinogradska 12, 10000 Zagreb</item>
      <item>SPORTIVI  d.o.o., Kukuljevićeva 29, 42000 Varaždin</item>
      <item>DIVA d.o.o. za poslovanje nekretninama, Matije Gupca 10/1, 35000 Slavonski Brod</item>
      <item>GRAD SLAVONSKI BROD, Slavonski Brod</item>
      <item>GRAD SLAVONSKI BROD / GRAD SLAVONSKI BROD GRAD SLAVONSKI BROD, VUKOVARSKA 1, 35000 Slavonski Brod</item>
      <item>IGOR PLAVŠIĆ, odvjetnik, Vladimira Nazora 1, Vinkovci</item>
      <item>PREDRAG FILAJDIĆ, L. LUKIĆA 65, 35000 Slavonski Brod</item>
      <item>TIN MATIĆ, odvjetnik, VLAŠKA BR. 95, 10000 Zagreb</item>
      <item>Narodne novine, Savski Gaj XIII, 10000 Zagreb</item>
      <item>komunalac, Pl. Horvata38, 35000 Slavonski Brod</item>
      <item>Hanžeković,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  <item>METRO-BROD d.o.o. za trgovinu i usluge, Ljudevita Gaja 3, 35000 Slavonski Brod</item>
    </izvorni_sadrzaj>
    <derivirana_varijabla naziv="DomainObject.Predmet.OstaliListFormatedWithAdress_1">
      <item>Dubravka Krog, vl. TEKSTIL KATARINČICA, Doliće 72, 49000 Krapina</item>
      <item>Sanja Matovina-Lulić, odvjetnica, Vinogradska 12, 10000 Zagreb</item>
      <item>SPORTIVI  d.o.o., Kukuljevićeva 29, 42000 Varaždin</item>
      <item>DIVA d.o.o. za poslovanje nekretninama, Matije Gupca 10/1, 35000 Slavonski Brod</item>
      <item>GRAD SLAVONSKI BROD, Slavonski Brod</item>
      <item>GRAD SLAVONSKI BROD / GRAD SLAVONSKI BROD GRAD SLAVONSKI BROD, VUKOVARSKA 1, 35000 Slavonski Brod</item>
      <item>IGOR PLAVŠIĆ, odvjetnik, Vladimira Nazora 1, Vinkovci</item>
      <item>PREDRAG FILAJDIĆ, L. LUKIĆA 65, 35000 Slavonski Brod</item>
      <item>TIN MATIĆ, odvjetnik, VLAŠKA BR. 95, 10000 Zagreb</item>
      <item>Narodne novine, Savski Gaj XIII, 10000 Zagreb</item>
      <item>komunalac, Pl. Horvata38, 35000 Slavonski Brod</item>
      <item>Hanžeković,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  <item>METRO-BROD d.o.o. za trgovinu i usluge, Ljudevita Gaja 3, 35000 Slavonski Brod</item>
    </derivirana_varijabla>
  </DomainObject.Predmet.OstaliListFormatedWithAdress>
  <DomainObject.Predmet.OstaliListFormatedWithAdressOIB>
    <izvorni_sadrzaj>
      <item>Dubravka Krog, vl. TEKSTIL KATARINČICA, Doliće 72, 49000 Krapina</item>
      <item>Sanja Matovina-Lulić, odvjetnica, Vinogradska 12, 10000 Zagreb</item>
      <item>SPORTIVI  d.o.o., OIB 45394228878, Kukuljevićeva 29, 42000 Varaždin</item>
      <item>DIVA d.o.o. za poslovanje nekretninama, OIB 50314024251, Matije Gupca 10/1, 35000 Slavonski Brod</item>
      <item>GRAD SLAVONSKI BROD, OIB 58007872049, Slavonski Brod</item>
      <item>GRAD SLAVONSKI BROD / GRAD SLAVONSKI BROD GRAD SLAVONSKI BROD, OIB 58007872049, VUKOVARSKA 1, 35000 Slavonski Brod</item>
      <item>IGOR PLAVŠIĆ, odvjetnik, Vladimira Nazora 1, Vinkovci</item>
      <item>PREDRAG FILAJDIĆ, OIB 15581476609, L. LUKIĆA 65, 35000 Slavonski Brod</item>
      <item>TIN MATIĆ, odvjetnik, VLAŠKA BR. 95, 10000 Zagreb</item>
      <item>Narodne novine, OIB 64546066176, Savski Gaj XIII, 10000 Zagreb</item>
      <item>komunalac, OIB 61888142985, Pl. Horvata38, 35000 Slavonski Brod</item>
      <item>Hanžeković, OIB 85127306373,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  <item>METRO-BROD d.o.o. za trgovinu i usluge, OIB 03163739730, Ljudevita Gaja 3, 35000 Slavonski Brod</item>
    </izvorni_sadrzaj>
    <derivirana_varijabla naziv="DomainObject.Predmet.OstaliListFormatedWithAdressOIB_1">
      <item>Dubravka Krog, vl. TEKSTIL KATARINČICA, Doliće 72, 49000 Krapina</item>
      <item>Sanja Matovina-Lulić, odvjetnica, Vinogradska 12, 10000 Zagreb</item>
      <item>SPORTIVI  d.o.o., OIB 45394228878, Kukuljevićeva 29, 42000 Varaždin</item>
      <item>DIVA d.o.o. za poslovanje nekretninama, OIB 50314024251, Matije Gupca 10/1, 35000 Slavonski Brod</item>
      <item>GRAD SLAVONSKI BROD, OIB 58007872049, Slavonski Brod</item>
      <item>GRAD SLAVONSKI BROD / GRAD SLAVONSKI BROD GRAD SLAVONSKI BROD, OIB 58007872049, VUKOVARSKA 1, 35000 Slavonski Brod</item>
      <item>IGOR PLAVŠIĆ, odvjetnik, Vladimira Nazora 1, Vinkovci</item>
      <item>PREDRAG FILAJDIĆ, OIB 15581476609, L. LUKIĆA 65, 35000 Slavonski Brod</item>
      <item>TIN MATIĆ, odvjetnik, VLAŠKA BR. 95, 10000 Zagreb</item>
      <item>Narodne novine, OIB 64546066176, Savski Gaj XIII, 10000 Zagreb</item>
      <item>komunalac, OIB 61888142985, Pl. Horvata38, 35000 Slavonski Brod</item>
      <item>Hanžeković, OIB 85127306373,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  <item>METRO-BROD d.o.o. za trgovinu i usluge, OIB 03163739730, Ljudevita Gaja 3, 35000 Slavonski Brod</item>
    </derivirana_varijabla>
  </DomainObject.Predmet.OstaliListFormatedWithAdressOIB>
  <DomainObject.Predmet.OstaliListNazivFormated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izvorni_sadrzaj>
    <derivirana_varijabla naziv="DomainObject.Predmet.OstaliListNazivFormated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derivirana_varijabla>
  </DomainObject.Predmet.OstaliListNazivFormated>
  <DomainObject.Predmet.OstaliListNazivFormatedOIB>
    <izvorni_sadrzaj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usluge, OIB 03163739730</item>
    </izvorni_sadrzaj>
    <derivirana_varijabla naziv="DomainObject.Predmet.OstaliListNazivFormatedOIB_1"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usluge, OIB 03163739730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VELEPROMET d.o.o., SLAVONSKI BROD</izvorni_sadrzaj>
    <derivirana_varijabla naziv="DomainObject.Predmet.ProtustrankaIDrugi_1">VELEPROMET d.o.o., SLAVONSKI BROD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VELEPROMET d.o.o., SLAVONSKI BROD, OIB 66522491809, I.B. MAŽURANIĆ 16, 35000 Slavonski Brod</izvorni_sadrzaj>
    <derivirana_varijabla naziv="DomainObject.Predmet.ProtustrankaIDrugiAdressOIB_1">VELEPROMET d.o.o., SLAVONSKI BROD, OIB 66522491809, I.B. MAŽURANIĆ 16,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izvorni_sadrzaj>
    <derivirana_varijabla naziv="DomainObject.Predmet.SudioniciListNaziv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derivirana_varijabla>
  </DomainObject.Predmet.SudioniciListNaziv>
  <DomainObject.Predmet.SudioniciListAdressOIB>
    <izvorni_sadrzaj>
      <item>Dubravka Krog, vl. TEKSTIL KATARINČICA, Doliće 72,49000 Krapina</item>
      <item>Sanja Matovina-Lulić, odvjetnica, Vinogradska 12,10000 Zagreb</item>
      <item>SPORTIVI  d.o.o., OIB 45394228878, Kukuljevićeva 29,42000 Varaždin</item>
      <item>DIVA d.o.o. za poslovanje nekretninama, OIB 50314024251, Matije Gupca 10/1,35000 Slavonski Brod</item>
      <item>GRAD SLAVONSKI BROD, OIB 58007872049, Slavonski Brod</item>
      <item>GRAD SLAVONSKI BROD / GRAD SLAVONSKI BROD GRAD SLAVONSKI BROD, OIB 58007872049, VUKOVARSKA 1,35000 Slavonski Brod</item>
      <item>IGOR PLAVŠIĆ, odvjetnik, Vladimira Nazora 1,Vinkovci</item>
      <item>PREDRAG FILAJDIĆ, OIB 15581476609, L. LUKIĆA 65,35000 Slavonski Brod</item>
      <item>TIN MATIĆ, odvjetnik, VLAŠKA BR. 95,10000 Zagreb</item>
      <item>Narodne novine, OIB 64546066176, Savski Gaj XIII,10000 Zagreb</item>
      <item>komunalac, OIB 61888142985, Pl. Horvata38,35000 Slavonski Brod</item>
      <item>RH MF PU SLAVONSKI BROD, Starčevićeva,35000 Slavonski Brod</item>
      <item>Hanžeković, OIB 85127306373, Radnička cesta 22,10000 Zagreb</item>
      <item>ŽDO SLAVONSKI BROD, Trg pobjede,35000 Slavonski Brod</item>
      <item>HAMDIJA MALIĆ, D. Zbiljskog 32/II,10000 Zagreb</item>
      <item>VELEPROMET d.o.o., SLAVONSKI BROD, OIB 66522491809, I.B. MAŽURANIĆ 16,35000 Slavonski Brod</item>
      <item>DRŽAVNO ODVJETNIŠTVO SLAVONSKI BROD, Trg Pobjede 13,35 000 Slavonski Brod</item>
      <item>Ministarstvo unutarnjih poslova RH</item>
      <item>Općinski sud u Slavonskom Brodu</item>
      <item>Ivan Žalac, Ljudevita Gaja 7,35000 Slavonski Brod</item>
      <item>Visoki trgovački sud RH Zagreb, Berislavićeva 11,10000 Zagreb</item>
      <item>Milan Nakić</item>
      <item>Gabriel Zovak</item>
      <item>Josip Stanić</item>
      <item>Marina Zmaić</item>
      <item>ANDREJ GARIĆ</item>
      <item>METRO-BROD d.o.o. za trgovinu i usluge, OIB 03163739730, Ljudevita Gaja 3,35000 Slavonski Brod</item>
    </izvorni_sadrzaj>
    <derivirana_varijabla naziv="DomainObject.Predmet.SudioniciListAdressOIB_1">
      <item>Dubravka Krog, vl. TEKSTIL KATARINČICA, Doliće 72,49000 Krapina</item>
      <item>Sanja Matovina-Lulić, odvjetnica, Vinogradska 12,10000 Zagreb</item>
      <item>SPORTIVI  d.o.o., OIB 45394228878, Kukuljevićeva 29,42000 Varaždin</item>
      <item>DIVA d.o.o. za poslovanje nekretninama, OIB 50314024251, Matije Gupca 10/1,35000 Slavonski Brod</item>
      <item>GRAD SLAVONSKI BROD, OIB 58007872049, Slavonski Brod</item>
      <item>GRAD SLAVONSKI BROD / GRAD SLAVONSKI BROD GRAD SLAVONSKI BROD, OIB 58007872049, VUKOVARSKA 1,35000 Slavonski Brod</item>
      <item>IGOR PLAVŠIĆ, odvjetnik, Vladimira Nazora 1,Vinkovci</item>
      <item>PREDRAG FILAJDIĆ, OIB 15581476609, L. LUKIĆA 65,35000 Slavonski Brod</item>
      <item>TIN MATIĆ, odvjetnik, VLAŠKA BR. 95,10000 Zagreb</item>
      <item>Narodne novine, OIB 64546066176, Savski Gaj XIII,10000 Zagreb</item>
      <item>komunalac, OIB 61888142985, Pl. Horvata38,35000 Slavonski Brod</item>
      <item>RH MF PU SLAVONSKI BROD, Starčevićeva,35000 Slavonski Brod</item>
      <item>Hanžeković, OIB 85127306373, Radnička cesta 22,10000 Zagreb</item>
      <item>ŽDO SLAVONSKI BROD, Trg pobjede,35000 Slavonski Brod</item>
      <item>HAMDIJA MALIĆ, D. Zbiljskog 32/II,10000 Zagreb</item>
      <item>VELEPROMET d.o.o., SLAVONSKI BROD, OIB 66522491809, I.B. MAŽURANIĆ 16,35000 Slavonski Brod</item>
      <item>DRŽAVNO ODVJETNIŠTVO SLAVONSKI BROD, Trg Pobjede 13,35 000 Slavonski Brod</item>
      <item>Ministarstvo unutarnjih poslova RH</item>
      <item>Općinski sud u Slavonskom Brodu</item>
      <item>Ivan Žalac, Ljudevita Gaja 7,35000 Slavonski Brod</item>
      <item>Visoki trgovački sud RH Zagreb, Berislavićeva 11,10000 Zagreb</item>
      <item>Milan Nakić</item>
      <item>Gabriel Zovak</item>
      <item>Josip Stanić</item>
      <item>Marina Zmaić</item>
      <item>ANDREJ GARIĆ</item>
      <item>METRO-BROD d.o.o. za trgovinu i usluge, OIB 03163739730, Ljudevita Gaja 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45394228878</item>
      <item>, OIB 50314024251</item>
      <item>, OIB 58007872049</item>
      <item>, OIB 58007872049</item>
      <item>, OIB null</item>
      <item>, OIB 15581476609</item>
      <item>, OIB null</item>
      <item>, OIB 64546066176</item>
      <item>, OIB 61888142985</item>
      <item>, OIB null</item>
      <item>, OIB 85127306373</item>
      <item>, OIB null</item>
      <item>, OIB null</item>
      <item>, OIB 66522491809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03163739730</item>
    </izvorni_sadrzaj>
    <derivirana_varijabla naziv="DomainObject.Predmet.SudioniciListNazivOIB_1">
      <item>, OIB null</item>
      <item>, OIB null</item>
      <item>, OIB 45394228878</item>
      <item>, OIB 50314024251</item>
      <item>, OIB 58007872049</item>
      <item>, OIB 58007872049</item>
      <item>, OIB null</item>
      <item>, OIB 15581476609</item>
      <item>, OIB null</item>
      <item>, OIB 64546066176</item>
      <item>, OIB 61888142985</item>
      <item>, OIB null</item>
      <item>, OIB 85127306373</item>
      <item>, OIB null</item>
      <item>, OIB null</item>
      <item>, OIB 66522491809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03163739730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163</properties:Words>
  <properties:Characters>777</properties:Characters>
  <properties:Lines>35</properties:Lines>
  <properties:Paragraphs>14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2017-11-28T10:28:00Z</dcterms:created>
  <dc:creator>wsadmin</dc:creator>
  <cp:lastModifiedBy>wsadmin</cp:lastModifiedBy>
  <cp:lastPrinted>2017-11-28T10:37:00Z</cp:lastPrinted>
  <dcterms:modified xmlns:xsi="http://www.w3.org/2001/XMLSchema-instance" xsi:type="dcterms:W3CDTF">2017-11-28T10:38:00Z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