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0528A8">
        <w:tc>
          <w:tcPr>
            <w:tcW w:type="dxa" w:w="3060"/>
          </w:tcPr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5D63E6" w:rsidP="005F2F3E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0528A8">
            <w:r w:rsidRPr="000528A8">
              <w:t>Trgovački sud u Zagrebu</w:t>
            </w:r>
          </w:p>
          <w:p w:rsidRDefault="005F2F3E" w:rsidP="005F2F3E" w:rsidR="0066596C" w:rsidRPr="000528A8">
            <w:r>
              <w:t xml:space="preserve">   </w:t>
            </w:r>
            <w:r w:rsidR="0066596C" w:rsidRPr="000528A8">
              <w:t xml:space="preserve">Zagreb, </w:t>
            </w:r>
            <w:proofErr w:type="spellStart"/>
            <w:r w:rsidR="0066596C" w:rsidRPr="000528A8">
              <w:t>Amruševa</w:t>
            </w:r>
            <w:proofErr w:type="spellEnd"/>
            <w:r w:rsidR="0066596C" w:rsidRPr="000528A8">
              <w:t xml:space="preserve"> 2/II</w:t>
            </w:r>
          </w:p>
        </w:tc>
      </w:tr>
    </w:tbl>
    <w:p w14:textId="e4c80c7" w14:paraId="e4c80c7" w:rsidRDefault="005F2F3E" w:rsidP="002B5B7E" w:rsidR="002B5B7E" w:rsidRPr="000528A8">
      <w:pPr>
        <w:jc w:val="right"/>
        <w15:collapsed w:val="false"/>
        <w:rPr>
          <w:b/>
        </w:rPr>
      </w:pPr>
      <w:r>
        <w:rPr>
          <w:b/>
        </w:rPr>
        <w:br w:clear="all" w:type="textWrapping"/>
      </w: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</w:t>
      </w:r>
    </w:p>
    <w:p w:rsidRDefault="005F2F3E" w:rsidP="002B5B7E" w:rsidR="005F2F3E">
      <w:pPr>
        <w:jc w:val="center"/>
        <w:rPr>
          <w:lang w:val="pt-BR"/>
        </w:rPr>
      </w:pP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 xml:space="preserve">Z A K </w:t>
      </w:r>
      <w:proofErr w:type="spellStart"/>
      <w:r w:rsidRPr="000528A8">
        <w:t>LJ</w:t>
      </w:r>
      <w:proofErr w:type="spellEnd"/>
      <w:r w:rsidRPr="000528A8">
        <w:t xml:space="preserve">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 xml:space="preserve">, Dugo Selo, Sajmišna 1, </w:t>
      </w:r>
      <w:proofErr w:type="spellStart"/>
      <w:r w:rsidRPr="008F55CD">
        <w:t>OIB</w:t>
      </w:r>
      <w:proofErr w:type="spellEnd"/>
      <w:r w:rsidRPr="008F55CD">
        <w:t xml:space="preserve">: </w:t>
      </w:r>
      <w:proofErr w:type="spellStart"/>
      <w:r w:rsidRPr="008F55CD">
        <w:t>24336387217</w:t>
      </w:r>
      <w:proofErr w:type="spellEnd"/>
      <w:r w:rsidRPr="008F55CD">
        <w:t xml:space="preserve">, </w:t>
      </w:r>
      <w:proofErr w:type="spellStart"/>
      <w:r w:rsidRPr="008F55CD">
        <w:t>MBS</w:t>
      </w:r>
      <w:proofErr w:type="spellEnd"/>
      <w:r w:rsidRPr="008F55CD">
        <w:t xml:space="preserve">: </w:t>
      </w:r>
      <w:proofErr w:type="spellStart"/>
      <w:r w:rsidRPr="008F55CD">
        <w:t>120007179</w:t>
      </w:r>
      <w:proofErr w:type="spellEnd"/>
      <w:r w:rsidR="004D24D8">
        <w:t xml:space="preserve">, dana </w:t>
      </w:r>
      <w:proofErr w:type="spellStart"/>
      <w:r w:rsidR="004D24D8">
        <w:t>15</w:t>
      </w:r>
      <w:proofErr w:type="spellEnd"/>
      <w:r>
        <w:t>.</w:t>
      </w:r>
      <w:r w:rsidR="004D24D8">
        <w:t xml:space="preserve"> svibnja</w:t>
      </w:r>
      <w:r>
        <w:t xml:space="preserve"> </w:t>
      </w:r>
      <w:proofErr w:type="spellStart"/>
      <w:r>
        <w:t>201</w:t>
      </w:r>
      <w:r w:rsidR="00B70CB9">
        <w:t>8</w:t>
      </w:r>
      <w:proofErr w:type="spellEnd"/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 xml:space="preserve">z a k </w:t>
      </w:r>
      <w:proofErr w:type="spellStart"/>
      <w:r w:rsidR="00877097" w:rsidRPr="005D63E6">
        <w:t>l</w:t>
      </w:r>
      <w:r w:rsidR="004270F7" w:rsidRPr="005D63E6">
        <w:t>j</w:t>
      </w:r>
      <w:proofErr w:type="spellEnd"/>
      <w:r w:rsidR="004270F7" w:rsidRPr="005D63E6">
        <w:t xml:space="preserve">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proofErr w:type="spellStart"/>
      <w:r w:rsidR="00F07271">
        <w:t>2017</w:t>
      </w:r>
      <w:proofErr w:type="spellEnd"/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proofErr w:type="spellStart"/>
      <w:r w:rsidR="002426F8" w:rsidRPr="000528A8">
        <w:t>72</w:t>
      </w:r>
      <w:r w:rsidR="0066596C" w:rsidRPr="000528A8">
        <w:t>.St</w:t>
      </w:r>
      <w:proofErr w:type="spellEnd"/>
      <w:r w:rsidR="0066596C" w:rsidRPr="000528A8">
        <w:t>-</w:t>
      </w:r>
      <w:proofErr w:type="spellStart"/>
      <w:r w:rsidR="002426F8" w:rsidRPr="000528A8">
        <w:t>1</w:t>
      </w:r>
      <w:r w:rsidR="00F07271">
        <w:t>280</w:t>
      </w:r>
      <w:proofErr w:type="spellEnd"/>
      <w:r w:rsidR="00F07271">
        <w:t>/</w:t>
      </w:r>
      <w:proofErr w:type="spellStart"/>
      <w:r w:rsidR="00F07271">
        <w:t>13</w:t>
      </w:r>
      <w:proofErr w:type="spellEnd"/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-k.č.br: </w:t>
      </w:r>
      <w:proofErr w:type="spellStart"/>
      <w:r>
        <w:t>1255</w:t>
      </w:r>
      <w:proofErr w:type="spellEnd"/>
      <w:r>
        <w:t xml:space="preserve">, ORANICA UZ CESTU, površine </w:t>
      </w:r>
      <w:proofErr w:type="spellStart"/>
      <w:r>
        <w:t>291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sve upisano u </w:t>
      </w:r>
      <w:proofErr w:type="spellStart"/>
      <w:r>
        <w:t>zk.ul</w:t>
      </w:r>
      <w:proofErr w:type="spellEnd"/>
      <w:r>
        <w:t xml:space="preserve">. broj: </w:t>
      </w:r>
      <w:proofErr w:type="spellStart"/>
      <w:r>
        <w:t>116</w:t>
      </w:r>
      <w:proofErr w:type="spellEnd"/>
      <w:r>
        <w:t xml:space="preserve"> k.o. </w:t>
      </w:r>
      <w:proofErr w:type="spellStart"/>
      <w:r>
        <w:t>BUDAŠEVO</w:t>
      </w:r>
      <w:proofErr w:type="spellEnd"/>
      <w:r>
        <w:t>-</w:t>
      </w:r>
      <w:proofErr w:type="spellStart"/>
      <w:r>
        <w:t>TOPOLOVAC</w:t>
      </w:r>
      <w:proofErr w:type="spellEnd"/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D38EC">
        <w:t>peta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proofErr w:type="spellStart"/>
      <w:r w:rsidR="004D24D8">
        <w:t>2</w:t>
      </w:r>
      <w:r w:rsidR="0055291E">
        <w:t>.</w:t>
      </w:r>
      <w:r w:rsidR="004D24D8">
        <w:t>5</w:t>
      </w:r>
      <w:r w:rsidR="00A00304">
        <w:t>00</w:t>
      </w:r>
      <w:proofErr w:type="spellEnd"/>
      <w:r w:rsidR="0055291E">
        <w:t>,</w:t>
      </w:r>
      <w:proofErr w:type="spellStart"/>
      <w:r w:rsidR="0055291E">
        <w:t>00</w:t>
      </w:r>
      <w:proofErr w:type="spellEnd"/>
      <w:r w:rsidR="0055291E">
        <w:t xml:space="preserve">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4D24D8">
        <w:rPr>
          <w:b/>
        </w:rPr>
        <w:t>4</w:t>
      </w:r>
      <w:r w:rsidR="002426F8" w:rsidRPr="000528A8">
        <w:rPr>
          <w:b/>
        </w:rPr>
        <w:t>.</w:t>
      </w:r>
      <w:r w:rsidR="004D24D8">
        <w:rPr>
          <w:b/>
        </w:rPr>
        <w:t xml:space="preserve"> srpnja</w:t>
      </w:r>
      <w:r w:rsidR="00B977E1" w:rsidRPr="000528A8">
        <w:rPr>
          <w:b/>
        </w:rPr>
        <w:t xml:space="preserve"> </w:t>
      </w:r>
      <w:proofErr w:type="spellStart"/>
      <w:r w:rsidR="00900636" w:rsidRPr="000528A8">
        <w:rPr>
          <w:b/>
        </w:rPr>
        <w:t>201</w:t>
      </w:r>
      <w:r w:rsidR="00A00304">
        <w:rPr>
          <w:b/>
        </w:rPr>
        <w:t>8</w:t>
      </w:r>
      <w:proofErr w:type="spellEnd"/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proofErr w:type="spellStart"/>
      <w:r w:rsidR="004D24D8">
        <w:rPr>
          <w:b/>
        </w:rPr>
        <w:t>10</w:t>
      </w:r>
      <w:proofErr w:type="spellEnd"/>
      <w:r w:rsidR="004D24D8">
        <w:rPr>
          <w:b/>
        </w:rPr>
        <w:t>,</w:t>
      </w:r>
      <w:proofErr w:type="spellStart"/>
      <w:r w:rsidR="004D24D8">
        <w:rPr>
          <w:b/>
        </w:rPr>
        <w:t>00</w:t>
      </w:r>
      <w:proofErr w:type="spellEnd"/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proofErr w:type="spellStart"/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proofErr w:type="spellEnd"/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 xml:space="preserve">, stranicama </w:t>
      </w:r>
      <w:proofErr w:type="spellStart"/>
      <w:r w:rsidR="00BF1310" w:rsidRPr="000528A8">
        <w:t>VTS</w:t>
      </w:r>
      <w:proofErr w:type="spellEnd"/>
      <w:r w:rsidR="00BF1310" w:rsidRPr="000528A8">
        <w:t>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</w:t>
      </w:r>
      <w:r w:rsidR="008A497A">
        <w:t xml:space="preserve"> </w:t>
      </w:r>
      <w:proofErr w:type="spellStart"/>
      <w:r w:rsidRPr="000528A8">
        <w:t>K</w:t>
      </w:r>
      <w:r w:rsidR="00A84C1A" w:rsidRPr="000528A8">
        <w:t>ao</w:t>
      </w:r>
      <w:proofErr w:type="spellEnd"/>
      <w:r w:rsidR="00A84C1A" w:rsidRPr="000528A8">
        <w:t xml:space="preserve">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</w:t>
      </w:r>
      <w:proofErr w:type="spellStart"/>
      <w:r w:rsidR="00A84C1A" w:rsidRPr="000528A8">
        <w:t>10</w:t>
      </w:r>
      <w:proofErr w:type="spellEnd"/>
      <w:r w:rsidR="00A84C1A" w:rsidRPr="000528A8">
        <w:t xml:space="preserve">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</w:t>
      </w:r>
      <w:proofErr w:type="spellStart"/>
      <w:r w:rsidR="00B977E1" w:rsidRPr="000528A8">
        <w:lastRenderedPageBreak/>
        <w:t>9223900011300000460</w:t>
      </w:r>
      <w:proofErr w:type="spellEnd"/>
      <w:r w:rsidR="00B977E1" w:rsidRPr="000528A8">
        <w:t xml:space="preserve"> </w:t>
      </w:r>
      <w:r w:rsidR="000E77FF" w:rsidRPr="000528A8">
        <w:t xml:space="preserve">poziv na broj </w:t>
      </w:r>
      <w:proofErr w:type="spellStart"/>
      <w:r w:rsidR="002426F8" w:rsidRPr="000528A8">
        <w:t>1</w:t>
      </w:r>
      <w:r w:rsidR="003F3541">
        <w:t>280</w:t>
      </w:r>
      <w:proofErr w:type="spellEnd"/>
      <w:r w:rsidR="003F3541">
        <w:t>/</w:t>
      </w:r>
      <w:proofErr w:type="spellStart"/>
      <w:r w:rsidR="003F3541">
        <w:t>2013</w:t>
      </w:r>
      <w:proofErr w:type="spellEnd"/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09417F" w:rsidP="00974456" w:rsidR="008E67EC">
      <w:pPr>
        <w:ind w:firstLine="708"/>
        <w:jc w:val="both"/>
      </w:pPr>
      <w:r>
        <w:t xml:space="preserve">Upozorenje: S slučaju više ponuditelja (članak </w:t>
      </w:r>
      <w:proofErr w:type="spellStart"/>
      <w:r>
        <w:t>10</w:t>
      </w:r>
      <w:r w:rsidR="008E67EC">
        <w:t>3</w:t>
      </w:r>
      <w:proofErr w:type="spellEnd"/>
      <w:r w:rsidR="008E67EC">
        <w:t xml:space="preserve">. stavak 6. </w:t>
      </w:r>
      <w:proofErr w:type="spellStart"/>
      <w:r w:rsidR="008E67EC">
        <w:t>OZ</w:t>
      </w:r>
      <w:proofErr w:type="spellEnd"/>
      <w:r w:rsidR="008E67EC">
        <w:t xml:space="preserve">-a) jamčevina se neće odmah vratiti ponuditeljima koji su </w:t>
      </w:r>
      <w:proofErr w:type="spellStart"/>
      <w:r w:rsidR="008E67EC">
        <w:t>ponudli</w:t>
      </w:r>
      <w:proofErr w:type="spellEnd"/>
      <w:r w:rsidR="008E67EC">
        <w:t xml:space="preserve"> nižu cijenu. Jamčevina će se vratiti ponuditeljima koji su ponudili nižu cijenu nakon što rješenje o dosudi stekne svojstvo pravomoćnosti i nakon što </w:t>
      </w:r>
      <w:proofErr w:type="spellStart"/>
      <w:r w:rsidR="008E67EC">
        <w:t>punuditelj</w:t>
      </w:r>
      <w:proofErr w:type="spellEnd"/>
      <w:r w:rsidR="008E67EC">
        <w:t xml:space="preserve"> prema </w:t>
      </w:r>
      <w:proofErr w:type="spellStart"/>
      <w:r w:rsidR="008E67EC">
        <w:t>redosljedu</w:t>
      </w:r>
      <w:proofErr w:type="spellEnd"/>
      <w:r w:rsidR="008E67EC">
        <w:t xml:space="preserve"> visine ponuđene cijene polož</w:t>
      </w:r>
      <w:r w:rsidR="00F15C91">
        <w:t>i</w:t>
      </w:r>
      <w:r w:rsidR="008E67EC">
        <w:t xml:space="preserve"> </w:t>
      </w:r>
      <w:proofErr w:type="spellStart"/>
      <w:r w:rsidR="008E67EC">
        <w:t>kupovninu</w:t>
      </w:r>
      <w:proofErr w:type="spellEnd"/>
      <w:r w:rsidR="008E67EC">
        <w:t>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 xml:space="preserve">Jamčevinu nisu dužni položiti </w:t>
      </w:r>
      <w:proofErr w:type="spellStart"/>
      <w:r w:rsidRPr="000528A8">
        <w:t>razlučni</w:t>
      </w:r>
      <w:proofErr w:type="spellEnd"/>
      <w:r w:rsidRPr="000528A8">
        <w:t xml:space="preserve">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proofErr w:type="spellStart"/>
      <w:r w:rsidR="00062F3C" w:rsidRPr="000528A8">
        <w:t>15</w:t>
      </w:r>
      <w:proofErr w:type="spellEnd"/>
      <w:r w:rsidR="00062F3C" w:rsidRPr="000528A8">
        <w:t xml:space="preserve">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 xml:space="preserve">Ako kupac u tom roku ne položi </w:t>
      </w:r>
      <w:proofErr w:type="spellStart"/>
      <w:r w:rsidRPr="000528A8">
        <w:t>kupovninu</w:t>
      </w:r>
      <w:proofErr w:type="spellEnd"/>
      <w:r w:rsidRPr="000528A8"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0528A8">
        <w:t>kupovnine</w:t>
      </w:r>
      <w:proofErr w:type="spellEnd"/>
      <w:r w:rsidRPr="000528A8">
        <w:t xml:space="preserve">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</w:t>
      </w:r>
      <w:proofErr w:type="spellStart"/>
      <w:r w:rsidR="00A84C1A" w:rsidRPr="000528A8">
        <w:t>razlučni</w:t>
      </w:r>
      <w:proofErr w:type="spellEnd"/>
      <w:r w:rsidR="00A84C1A" w:rsidRPr="000528A8">
        <w:t xml:space="preserve"> vjerovnik koji se jedini namiruje iz </w:t>
      </w:r>
      <w:proofErr w:type="spellStart"/>
      <w:r w:rsidR="00A84C1A" w:rsidRPr="000528A8">
        <w:t>kupovnine</w:t>
      </w:r>
      <w:proofErr w:type="spellEnd"/>
      <w:r w:rsidR="00A84C1A" w:rsidRPr="000528A8">
        <w:t xml:space="preserve"> ili se </w:t>
      </w:r>
      <w:r w:rsidR="00361730" w:rsidRPr="000528A8">
        <w:t xml:space="preserve"> </w:t>
      </w:r>
      <w:r w:rsidR="00A84C1A" w:rsidRPr="000528A8">
        <w:t xml:space="preserve">namiruje prije tražbina svih ostalih vjerovnika koji imaju pravo na namirenje iz iste   </w:t>
      </w:r>
      <w:proofErr w:type="spellStart"/>
      <w:r w:rsidR="00A84C1A" w:rsidRPr="000528A8">
        <w:t>kupovnine</w:t>
      </w:r>
      <w:proofErr w:type="spellEnd"/>
      <w:r w:rsidR="00A84C1A" w:rsidRPr="000528A8">
        <w:t xml:space="preserve">, nije dužan položiti </w:t>
      </w:r>
      <w:proofErr w:type="spellStart"/>
      <w:r w:rsidR="00A84C1A" w:rsidRPr="000528A8">
        <w:t>kupovninu</w:t>
      </w:r>
      <w:proofErr w:type="spellEnd"/>
      <w:r w:rsidR="00A84C1A" w:rsidRPr="000528A8">
        <w:t xml:space="preserve">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</w:t>
      </w:r>
      <w:proofErr w:type="spellStart"/>
      <w:r w:rsidR="007D16E7" w:rsidRPr="000528A8">
        <w:t>kupovnina</w:t>
      </w:r>
      <w:proofErr w:type="spellEnd"/>
      <w:r w:rsidR="00A84C1A" w:rsidRPr="000528A8">
        <w:t xml:space="preserve"> iznosi više</w:t>
      </w:r>
      <w:r w:rsidR="007D16E7" w:rsidRPr="000528A8">
        <w:t xml:space="preserve"> od njegove tražbine </w:t>
      </w:r>
      <w:proofErr w:type="spellStart"/>
      <w:r w:rsidR="007D16E7" w:rsidRPr="000528A8">
        <w:t>razlučni</w:t>
      </w:r>
      <w:proofErr w:type="spellEnd"/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</w:t>
      </w:r>
      <w:proofErr w:type="spellStart"/>
      <w:r w:rsidR="00D3205F" w:rsidRPr="000528A8">
        <w:t>Razlučni</w:t>
      </w:r>
      <w:proofErr w:type="spellEnd"/>
      <w:r w:rsidR="00D3205F" w:rsidRPr="000528A8">
        <w:t xml:space="preserve"> vjerovnik </w:t>
      </w:r>
      <w:r w:rsidR="00274521" w:rsidRPr="000528A8">
        <w:t xml:space="preserve">dužan je položiti onaj iznos </w:t>
      </w:r>
      <w:proofErr w:type="spellStart"/>
      <w:r w:rsidR="00274521" w:rsidRPr="000528A8">
        <w:t>kupovnine</w:t>
      </w:r>
      <w:proofErr w:type="spellEnd"/>
      <w:r w:rsidR="00274521" w:rsidRPr="000528A8">
        <w:t xml:space="preserve">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</w:t>
      </w:r>
      <w:proofErr w:type="spellStart"/>
      <w:r w:rsidR="008F701B" w:rsidRPr="000528A8">
        <w:t>170</w:t>
      </w:r>
      <w:proofErr w:type="spellEnd"/>
      <w:r w:rsidR="008F701B" w:rsidRPr="000528A8">
        <w:t xml:space="preserve">. </w:t>
      </w:r>
      <w:proofErr w:type="spellStart"/>
      <w:r w:rsidR="008F701B" w:rsidRPr="000528A8">
        <w:t>SZ</w:t>
      </w:r>
      <w:proofErr w:type="spellEnd"/>
      <w:r w:rsidR="008F701B" w:rsidRPr="000528A8">
        <w:t>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 xml:space="preserve">ponuđene cijene, ako kupci koji su ponudili veću cijenu ne polože </w:t>
      </w:r>
      <w:proofErr w:type="spellStart"/>
      <w:r w:rsidRPr="000528A8">
        <w:t>kupovninu</w:t>
      </w:r>
      <w:proofErr w:type="spellEnd"/>
      <w:r w:rsidRPr="000528A8">
        <w:t xml:space="preserve">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 xml:space="preserve">se nakon pravomoćnosti toga rješenja i nakon što kupac položi </w:t>
      </w:r>
      <w:proofErr w:type="spellStart"/>
      <w:r w:rsidR="00A84C1A" w:rsidRPr="000528A8">
        <w:t>kupovninu</w:t>
      </w:r>
      <w:proofErr w:type="spellEnd"/>
      <w:r w:rsidR="00A84C1A" w:rsidRPr="000528A8">
        <w:t>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Nakon pravomoćnosti rješenja o dosudi i nakon što kupac položi </w:t>
      </w:r>
      <w:proofErr w:type="spellStart"/>
      <w:r w:rsidR="00A84C1A" w:rsidRPr="000528A8">
        <w:t>kupovninu</w:t>
      </w:r>
      <w:proofErr w:type="spellEnd"/>
      <w:r w:rsidR="00A84C1A" w:rsidRPr="000528A8">
        <w:t xml:space="preserve">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Ako kupac radi plaćanja </w:t>
      </w:r>
      <w:proofErr w:type="spellStart"/>
      <w:r w:rsidR="00A84C1A" w:rsidRPr="000528A8">
        <w:t>kupovnine</w:t>
      </w:r>
      <w:proofErr w:type="spellEnd"/>
      <w:r w:rsidR="00A84C1A" w:rsidRPr="000528A8">
        <w:t xml:space="preserve"> treba uzeti kredit, sud će na prijedlog kupca već u rješenju o dosudi odrediti da će se nakon pravomoćnosti rješenja o dosudi te nakon što </w:t>
      </w:r>
      <w:proofErr w:type="spellStart"/>
      <w:r w:rsidR="00A84C1A" w:rsidRPr="000528A8">
        <w:t>kupovnina</w:t>
      </w:r>
      <w:proofErr w:type="spellEnd"/>
      <w:r w:rsidR="00A84C1A" w:rsidRPr="000528A8"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0528A8">
        <w:t>kupovnina</w:t>
      </w:r>
      <w:proofErr w:type="spellEnd"/>
      <w:r w:rsidRPr="000528A8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lastRenderedPageBreak/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 xml:space="preserve">azgledati nekretnine i dokumentaciju vezanu uz iste, zainteresirane osobe mogu u vrijeme dogovoreno sa stečajnim upraviteljem na </w:t>
      </w:r>
      <w:proofErr w:type="spellStart"/>
      <w:r w:rsidR="00A84C1A" w:rsidRPr="000528A8">
        <w:t>tel.br</w:t>
      </w:r>
      <w:proofErr w:type="spellEnd"/>
      <w:r w:rsidR="00A84C1A" w:rsidRPr="000528A8">
        <w:t>.</w:t>
      </w:r>
      <w:r w:rsidR="00D3205F" w:rsidRPr="000528A8">
        <w:t xml:space="preserve"> </w:t>
      </w:r>
      <w:proofErr w:type="spellStart"/>
      <w:r w:rsidR="00D3205F" w:rsidRPr="000528A8">
        <w:t>09</w:t>
      </w:r>
      <w:r w:rsidR="00BC214C" w:rsidRPr="000528A8">
        <w:t>8</w:t>
      </w:r>
      <w:proofErr w:type="spellEnd"/>
      <w:r w:rsidR="00D3205F" w:rsidRPr="000528A8">
        <w:t>/</w:t>
      </w:r>
      <w:proofErr w:type="spellStart"/>
      <w:r w:rsidR="003F3541">
        <w:t>440</w:t>
      </w:r>
      <w:proofErr w:type="spellEnd"/>
      <w:r w:rsidR="003F3541">
        <w:t>-</w:t>
      </w:r>
      <w:proofErr w:type="spellStart"/>
      <w:r w:rsidR="003F3541">
        <w:t>499</w:t>
      </w:r>
      <w:proofErr w:type="spellEnd"/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proofErr w:type="spellStart"/>
      <w:r w:rsidR="003F3541">
        <w:t>5</w:t>
      </w:r>
      <w:r w:rsidR="00645508" w:rsidRPr="000528A8">
        <w:t>00</w:t>
      </w:r>
      <w:proofErr w:type="spellEnd"/>
      <w:r w:rsidR="00645508" w:rsidRPr="000528A8">
        <w:t>,</w:t>
      </w:r>
      <w:proofErr w:type="spellStart"/>
      <w:r w:rsidR="00645508" w:rsidRPr="000528A8">
        <w:t>00</w:t>
      </w:r>
      <w:proofErr w:type="spellEnd"/>
      <w:r w:rsidR="00645508" w:rsidRPr="000528A8">
        <w:t xml:space="preserve">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 xml:space="preserve">Rješenjem suda od </w:t>
      </w:r>
      <w:proofErr w:type="spellStart"/>
      <w:r>
        <w:t>13</w:t>
      </w:r>
      <w:proofErr w:type="spellEnd"/>
      <w:r w:rsidR="00F151F1" w:rsidRPr="000528A8">
        <w:t>.</w:t>
      </w:r>
      <w:r>
        <w:t xml:space="preserve"> studenoga</w:t>
      </w:r>
      <w:r w:rsidR="00F151F1" w:rsidRPr="000528A8">
        <w:t xml:space="preserve"> </w:t>
      </w:r>
      <w:proofErr w:type="spellStart"/>
      <w:r w:rsidR="00F151F1" w:rsidRPr="000528A8">
        <w:t>201</w:t>
      </w:r>
      <w:r>
        <w:t>7</w:t>
      </w:r>
      <w:proofErr w:type="spellEnd"/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</w:t>
      </w:r>
      <w:proofErr w:type="spellStart"/>
      <w:r w:rsidR="001A1120" w:rsidRPr="000528A8">
        <w:t>201</w:t>
      </w:r>
      <w:r w:rsidR="003F3541">
        <w:t>7</w:t>
      </w:r>
      <w:proofErr w:type="spellEnd"/>
      <w:r w:rsidR="00BC28C7" w:rsidRPr="000528A8">
        <w:t>. određen</w:t>
      </w:r>
      <w:r w:rsidR="00E50BFA" w:rsidRPr="000528A8">
        <w:t xml:space="preserve">a je prodaja nekretnina stečajnog dužnika opisanih </w:t>
      </w:r>
      <w:proofErr w:type="spellStart"/>
      <w:r w:rsidR="00E50BFA" w:rsidRPr="000528A8">
        <w:t>toč</w:t>
      </w:r>
      <w:proofErr w:type="spellEnd"/>
      <w:r w:rsidR="00E50BFA" w:rsidRPr="000528A8">
        <w:t>.</w:t>
      </w:r>
      <w:r w:rsidR="00BC28C7" w:rsidRPr="000528A8">
        <w:t xml:space="preserve"> </w:t>
      </w:r>
      <w:r w:rsidR="00E50BFA" w:rsidRPr="000528A8">
        <w:t xml:space="preserve">I ovog zaključka u stečajnom postupku, uz odgovarajuću primjenu odredaba </w:t>
      </w:r>
      <w:proofErr w:type="spellStart"/>
      <w:r w:rsidR="00E50BFA" w:rsidRPr="000528A8">
        <w:t>OZ</w:t>
      </w:r>
      <w:proofErr w:type="spellEnd"/>
      <w:r w:rsidR="00E50BFA" w:rsidRPr="000528A8">
        <w:t>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proofErr w:type="spellStart"/>
      <w:r w:rsidR="0079749B">
        <w:t>26</w:t>
      </w:r>
      <w:proofErr w:type="spellEnd"/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</w:t>
      </w:r>
      <w:proofErr w:type="spellStart"/>
      <w:r w:rsidR="003E1A3E" w:rsidRPr="000528A8">
        <w:t>201</w:t>
      </w:r>
      <w:r w:rsidR="0079749B">
        <w:t>7</w:t>
      </w:r>
      <w:proofErr w:type="spellEnd"/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 xml:space="preserve">dopis Ministarstva financija, Porezna uprave koji je određena cijena nekretnine za to područje </w:t>
      </w:r>
      <w:proofErr w:type="spellStart"/>
      <w:r w:rsidR="0079749B">
        <w:t>25</w:t>
      </w:r>
      <w:proofErr w:type="spellEnd"/>
      <w:r w:rsidR="0079749B">
        <w:t>,</w:t>
      </w:r>
      <w:proofErr w:type="spellStart"/>
      <w:r w:rsidR="0079749B">
        <w:t>00</w:t>
      </w:r>
      <w:proofErr w:type="spellEnd"/>
      <w:r w:rsidR="0079749B">
        <w:t xml:space="preserve"> kuna/</w:t>
      </w:r>
      <w:proofErr w:type="spellStart"/>
      <w:r w:rsidR="0079749B">
        <w:t>m2</w:t>
      </w:r>
      <w:proofErr w:type="spellEnd"/>
      <w:r w:rsidR="0079749B">
        <w:t xml:space="preserve">, odnosno </w:t>
      </w:r>
      <w:proofErr w:type="spellStart"/>
      <w:r w:rsidR="0079749B">
        <w:t>7.275</w:t>
      </w:r>
      <w:proofErr w:type="spellEnd"/>
      <w:r w:rsidR="0079749B">
        <w:t>,</w:t>
      </w:r>
      <w:proofErr w:type="spellStart"/>
      <w:r w:rsidR="0079749B">
        <w:t>00</w:t>
      </w:r>
      <w:proofErr w:type="spellEnd"/>
      <w:r w:rsidR="0079749B">
        <w:t xml:space="preserve"> kuna za predmetnu nekretninu.</w:t>
      </w:r>
    </w:p>
    <w:p w:rsidRDefault="0079749B" w:rsidP="0079749B" w:rsidR="00E50BFA" w:rsidRPr="000528A8">
      <w:pPr>
        <w:ind w:firstLine="708"/>
        <w:jc w:val="both"/>
      </w:pPr>
      <w:proofErr w:type="spellStart"/>
      <w:r>
        <w:t>Naročištu</w:t>
      </w:r>
      <w:proofErr w:type="spellEnd"/>
      <w:r>
        <w:t xml:space="preserve"> radi </w:t>
      </w:r>
      <w:proofErr w:type="spellStart"/>
      <w:r>
        <w:t>izješnjenja</w:t>
      </w:r>
      <w:proofErr w:type="spellEnd"/>
      <w:r>
        <w:t xml:space="preserve"> oko prodajne cijene nekretnine održanom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godine, </w:t>
      </w:r>
      <w:proofErr w:type="spellStart"/>
      <w:r>
        <w:t>razlučni</w:t>
      </w:r>
      <w:proofErr w:type="spellEnd"/>
      <w:r>
        <w:t xml:space="preserve"> vjerovnik RH zastupana po </w:t>
      </w:r>
      <w:proofErr w:type="spellStart"/>
      <w:r>
        <w:t>ŽDO</w:t>
      </w:r>
      <w:proofErr w:type="spellEnd"/>
      <w:r>
        <w:t xml:space="preserve"> Zagreb nije imala primjedbu na cijenu i ujedno se složila da cijena od </w:t>
      </w:r>
      <w:proofErr w:type="spellStart"/>
      <w:r>
        <w:t>7.275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proofErr w:type="spellStart"/>
      <w:smartTag w:element="metricconverter" w:uri="urn:schemas-microsoft-com:office:smarttags">
        <w:smartTagPr>
          <w:attr w:val="164. st" w:name="ProductID"/>
        </w:smartTagPr>
        <w:r w:rsidRPr="000528A8">
          <w:t>164</w:t>
        </w:r>
        <w:proofErr w:type="spellEnd"/>
        <w:r w:rsidRPr="000528A8">
          <w:t>. st</w:t>
        </w:r>
      </w:smartTag>
      <w:r w:rsidRPr="000528A8">
        <w:t xml:space="preserve">. 3. </w:t>
      </w:r>
      <w:proofErr w:type="spellStart"/>
      <w:r w:rsidRPr="000528A8">
        <w:t>SZ</w:t>
      </w:r>
      <w:proofErr w:type="spellEnd"/>
      <w:r w:rsidR="00086EB8" w:rsidRPr="000528A8">
        <w:t xml:space="preserve"> o prodaji odlučuje stečajni sudac rješenjem protiv kojeg pravo žalbe imaju stečajni upravitelj i </w:t>
      </w:r>
      <w:proofErr w:type="spellStart"/>
      <w:r w:rsidR="00086EB8" w:rsidRPr="000528A8">
        <w:t>razlučni</w:t>
      </w:r>
      <w:proofErr w:type="spellEnd"/>
      <w:r w:rsidR="00086EB8" w:rsidRPr="000528A8">
        <w:t xml:space="preserve">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 xml:space="preserve">Prema članku </w:t>
      </w:r>
      <w:proofErr w:type="spellStart"/>
      <w:r w:rsidRPr="000528A8">
        <w:t>164</w:t>
      </w:r>
      <w:proofErr w:type="spellEnd"/>
      <w:r w:rsidRPr="000528A8">
        <w:t xml:space="preserve">. stavak 5. </w:t>
      </w:r>
      <w:proofErr w:type="spellStart"/>
      <w:r w:rsidRPr="000528A8">
        <w:t>SZ</w:t>
      </w:r>
      <w:proofErr w:type="spellEnd"/>
      <w:r w:rsidRPr="000528A8">
        <w:t>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</w:t>
      </w:r>
      <w:proofErr w:type="spellStart"/>
      <w:r w:rsidRPr="000528A8">
        <w:t>15</w:t>
      </w:r>
      <w:proofErr w:type="spellEnd"/>
      <w:r w:rsidRPr="000528A8">
        <w:t xml:space="preserve">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</w:t>
      </w:r>
      <w:proofErr w:type="spellStart"/>
      <w:r w:rsidR="00C57106" w:rsidRPr="000528A8">
        <w:t>97</w:t>
      </w:r>
      <w:proofErr w:type="spellEnd"/>
      <w:r w:rsidR="00C57106" w:rsidRPr="000528A8">
        <w:t xml:space="preserve">. </w:t>
      </w:r>
      <w:r w:rsidR="00B75233" w:rsidRPr="000528A8">
        <w:t>O</w:t>
      </w:r>
      <w:r w:rsidR="00086EB8" w:rsidRPr="000528A8">
        <w:t xml:space="preserve">vršnog zakona (NN br. </w:t>
      </w:r>
      <w:proofErr w:type="spellStart"/>
      <w:r w:rsidR="00B75233" w:rsidRPr="000528A8">
        <w:t>1</w:t>
      </w:r>
      <w:r w:rsidR="00C57106" w:rsidRPr="000528A8">
        <w:t>12</w:t>
      </w:r>
      <w:proofErr w:type="spellEnd"/>
      <w:r w:rsidR="00B75233" w:rsidRPr="000528A8">
        <w:t>/</w:t>
      </w:r>
      <w:proofErr w:type="spellStart"/>
      <w:r w:rsidR="00B75233" w:rsidRPr="000528A8">
        <w:t>12</w:t>
      </w:r>
      <w:proofErr w:type="spellEnd"/>
      <w:r w:rsidR="00C57106" w:rsidRPr="000528A8">
        <w:t xml:space="preserve">., </w:t>
      </w:r>
      <w:proofErr w:type="spellStart"/>
      <w:r w:rsidR="00C57106" w:rsidRPr="000528A8">
        <w:t>25</w:t>
      </w:r>
      <w:proofErr w:type="spellEnd"/>
      <w:r w:rsidR="00C57106" w:rsidRPr="000528A8">
        <w:t>/</w:t>
      </w:r>
      <w:proofErr w:type="spellStart"/>
      <w:r w:rsidR="00C57106" w:rsidRPr="000528A8">
        <w:t>13</w:t>
      </w:r>
      <w:proofErr w:type="spellEnd"/>
      <w:r w:rsidR="00C57106" w:rsidRPr="000528A8">
        <w:t xml:space="preserve"> i </w:t>
      </w:r>
      <w:proofErr w:type="spellStart"/>
      <w:r w:rsidR="00C57106" w:rsidRPr="000528A8">
        <w:t>93</w:t>
      </w:r>
      <w:proofErr w:type="spellEnd"/>
      <w:r w:rsidR="00C57106" w:rsidRPr="000528A8">
        <w:t>/</w:t>
      </w:r>
      <w:proofErr w:type="spellStart"/>
      <w:r w:rsidR="00C57106" w:rsidRPr="000528A8">
        <w:t>2014</w:t>
      </w:r>
      <w:proofErr w:type="spellEnd"/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proofErr w:type="spellStart"/>
      <w:smartTag w:element="metricconverter" w:uri="urn:schemas-microsoft-com:office:smarttags">
        <w:smartTagPr>
          <w:attr w:val="164. st" w:name="ProductID"/>
        </w:smartTagPr>
        <w:r w:rsidRPr="000528A8">
          <w:t>164</w:t>
        </w:r>
        <w:proofErr w:type="spellEnd"/>
        <w:r w:rsidRPr="000528A8">
          <w:t>. st</w:t>
        </w:r>
      </w:smartTag>
      <w:r w:rsidRPr="000528A8">
        <w:t xml:space="preserve">. 1. </w:t>
      </w:r>
      <w:proofErr w:type="spellStart"/>
      <w:r w:rsidRPr="000528A8">
        <w:t>SZ</w:t>
      </w:r>
      <w:proofErr w:type="spellEnd"/>
      <w:r w:rsidRPr="000528A8">
        <w:t>, odlučeno je kao u izreci.</w:t>
      </w:r>
    </w:p>
    <w:p w:rsidRDefault="008A497A" w:rsidP="00361730" w:rsidR="008A497A">
      <w:pPr>
        <w:jc w:val="center"/>
      </w:pPr>
    </w:p>
    <w:p w:rsidRDefault="00A84C1A" w:rsidP="00361730" w:rsidR="00A84C1A" w:rsidRPr="000528A8">
      <w:pPr>
        <w:jc w:val="center"/>
      </w:pPr>
      <w:bookmarkStart w:name="_GoBack" w:id="0"/>
      <w:bookmarkEnd w:id="0"/>
      <w:r w:rsidRPr="000528A8">
        <w:t xml:space="preserve">Zagreb, </w:t>
      </w:r>
      <w:proofErr w:type="spellStart"/>
      <w:r w:rsidR="00F15C91">
        <w:t>15</w:t>
      </w:r>
      <w:proofErr w:type="spellEnd"/>
      <w:r w:rsidR="00F151F1" w:rsidRPr="000528A8">
        <w:t>.</w:t>
      </w:r>
      <w:r w:rsidR="00F15C91">
        <w:t xml:space="preserve"> svibnja</w:t>
      </w:r>
      <w:r w:rsidR="00B70CB9">
        <w:t xml:space="preserve"> </w:t>
      </w:r>
      <w:proofErr w:type="spellStart"/>
      <w:r w:rsidR="00DC7D12" w:rsidRPr="000528A8">
        <w:t>201</w:t>
      </w:r>
      <w:r w:rsidR="00B70CB9">
        <w:t>8</w:t>
      </w:r>
      <w:proofErr w:type="spellEnd"/>
      <w:r w:rsidR="001A1120" w:rsidRPr="000528A8">
        <w:t>.</w:t>
      </w:r>
    </w:p>
    <w:p w:rsidRDefault="00A84C1A" w:rsidP="00E7187D" w:rsidR="008A49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8A49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497A" w:rsidP="00E7187D" w:rsidR="008A49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A497A" w:rsidP="008A497A" w:rsidR="008A497A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A497A" w:rsidP="00E7187D" w:rsidR="008A497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700232" w:rsidP="008A497A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497A" w:rsidP="00974456" w:rsidR="008A497A">
      <w:pPr>
        <w:jc w:val="both"/>
      </w:pPr>
    </w:p>
    <w:p w:rsidRDefault="008A497A" w:rsidP="00974456" w:rsidR="008A497A">
      <w:pPr>
        <w:jc w:val="both"/>
      </w:pPr>
    </w:p>
    <w:p w:rsidRDefault="008A497A" w:rsidP="00974456" w:rsidR="008A497A">
      <w:pPr>
        <w:jc w:val="both"/>
      </w:pPr>
    </w:p>
    <w:p w:rsidRDefault="008A497A" w:rsidP="00974456" w:rsidR="008A497A">
      <w:pPr>
        <w:jc w:val="both"/>
      </w:pPr>
    </w:p>
    <w:p w:rsidRDefault="008A497A" w:rsidP="00974456" w:rsidR="008A497A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 xml:space="preserve">Protiv ovog zaključka nije dopuštena žalba (čl.11.st.9. </w:t>
      </w:r>
      <w:proofErr w:type="spellStart"/>
      <w:r w:rsidRPr="000528A8">
        <w:t>SZ</w:t>
      </w:r>
      <w:proofErr w:type="spellEnd"/>
      <w:r w:rsidRPr="000528A8">
        <w:t>).</w:t>
      </w:r>
    </w:p>
    <w:p w:rsidRDefault="00245B29" w:rsidP="00974456" w:rsidR="00245B29" w:rsidRPr="000528A8">
      <w:pPr>
        <w:jc w:val="both"/>
      </w:pPr>
    </w:p>
    <w:p w:rsidRDefault="00005BC2" w:rsidP="001A1120" w:rsidR="00005BC2"/>
    <w:p w:rsidRDefault="003A7F09" w:rsidP="008A497A" w:rsidR="003A7F09" w:rsidRPr="000528A8">
      <w:pPr>
        <w:jc w:val="both"/>
      </w:pPr>
    </w:p>
    <w:sectPr w:rsidSect="00167C21" w:rsidR="003A7F09" w:rsidRPr="000528A8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>
      <w:rPr>
        <w:lang w:val="pt-BR"/>
      </w:rPr>
      <w:t>280/2013 - 110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A497A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9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497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97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97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97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9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497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97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9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9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C4CEE-8442-44D4-B4FC-0A2E92EFF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1115</properties:Words>
  <properties:Characters>6091</properties:Characters>
  <properties:Lines>145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2018-05-15T07:56:00Z</dcterms:created>
  <dc:creator>BISERKA CALIC</dc:creator>
  <cp:lastModifiedBy>Maja Hajtek</cp:lastModifiedBy>
  <cp:lastPrinted>2018-02-27T13:30:00Z</cp:lastPrinted>
  <dcterms:modified xmlns:xsi="http://www.w3.org/2001/XMLSchema-instance" xsi:type="dcterms:W3CDTF">2018-05-15T11:48:00Z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o prodaji partner centar 15.5.2018.- 6 prodaja.docx)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