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E601FB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 w:rsidR="00CF42D6">
              <w:rPr>
                <w:noProof/>
                <w:sz w:val="24"/>
              </w:rPr>
              <w:t>60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58bfe39" w14:paraId="58bfe3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A701BA">
        <w:t>VINTAGE d.o.o., OIB: 99295914562, Split, Mosećka 72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A701BA" w:rsidRPr="00A701BA">
        <w:t>VINTAGE d.o.o., OIB: 99295914562, Split, Mosećka 72</w:t>
      </w:r>
      <w:r w:rsidR="00ED1322">
        <w:t xml:space="preserve">, </w:t>
      </w:r>
      <w:r>
        <w:t xml:space="preserve">na dan </w:t>
      </w:r>
      <w:r w:rsidR="00A701BA">
        <w:t>26</w:t>
      </w:r>
      <w:r w:rsidR="00CA6E0F">
        <w:t>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A701BA">
        <w:t>16.733,34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2272E6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22F09"/>
    <w:rsid w:val="002272E6"/>
    <w:rsid w:val="0028585D"/>
    <w:rsid w:val="002C251D"/>
    <w:rsid w:val="00364774"/>
    <w:rsid w:val="003C2F22"/>
    <w:rsid w:val="00417EA6"/>
    <w:rsid w:val="004225AC"/>
    <w:rsid w:val="0057365F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701BA"/>
    <w:rsid w:val="00AC1D87"/>
    <w:rsid w:val="00B46C21"/>
    <w:rsid w:val="00B7506F"/>
    <w:rsid w:val="00BC3309"/>
    <w:rsid w:val="00CA6E0F"/>
    <w:rsid w:val="00CF42D6"/>
    <w:rsid w:val="00D8632A"/>
    <w:rsid w:val="00DC527E"/>
    <w:rsid w:val="00DD0D50"/>
    <w:rsid w:val="00E4349A"/>
    <w:rsid w:val="00E601FB"/>
    <w:rsid w:val="00EB1F31"/>
    <w:rsid w:val="00EB6A52"/>
    <w:rsid w:val="00ED1322"/>
    <w:rsid w:val="00ED6473"/>
    <w:rsid w:val="00F2599E"/>
    <w:rsid w:val="00F73D4A"/>
    <w:rsid w:val="00FC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2E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2E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2E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2E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2E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2E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St-960/2017</izvorni_sadrzaj>
    <derivirana_varijabla naziv="DomainObject.Predmet.OznakaBroj_1">St-960/2017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VINTAGE društvo s ograničenom odgovornošću, za ugostiteljstvo i usluge</izvorni_sadrzaj>
    <derivirana_varijabla naziv="DomainObject.Predmet.ProtustrankaFormated_1">  VINTAGE društvo s ograničenom odgovornošću, za ugostiteljstvo i usluge</derivirana_varijabla>
  </DomainObject.Predmet.ProtustrankaFormated>
  <DomainObject.Predmet.ProtustrankaFormatedOIB>
    <izvorni_sadrzaj>  VINTAGE društvo s ograničenom odgovornošću, za ugostiteljstvo i usluge, OIB 99295914562</izvorni_sadrzaj>
    <derivirana_varijabla naziv="DomainObject.Predmet.ProtustrankaFormatedOIB_1">  VINTAGE društvo s ograničenom odgovornošću, za ugostiteljstvo i usluge, OIB 99295914562</derivirana_varijabla>
  </DomainObject.Predmet.ProtustrankaFormatedOIB>
  <DomainObject.Predmet.ProtustrankaFormatedWithAdress>
    <izvorni_sadrzaj> VINTAGE društvo s ograničenom odgovornošću, za ugostiteljstvo i usluge, Mosećka 72, 21000 Split</izvorni_sadrzaj>
    <derivirana_varijabla naziv="DomainObject.Predmet.ProtustrankaFormatedWithAdress_1"> VINTAGE društvo s ograničenom odgovornošću, za ugostiteljstvo i usluge, Mosećka 72, 21000 Split</derivirana_varijabla>
  </DomainObject.Predmet.ProtustrankaFormatedWithAdress>
  <DomainObject.Predmet.ProtustrankaFormatedWithAdressOIB>
    <izvorni_sadrzaj> VINTAGE društvo s ograničenom odgovornošću, za ugostiteljstvo i usluge, OIB 99295914562, Mosećka 72, 21000 Split</izvorni_sadrzaj>
    <derivirana_varijabla naziv="DomainObject.Predmet.ProtustrankaFormatedWithAdressOIB_1"> VINTAGE društvo s ograničenom odgovornošću, za ugostiteljstvo i usluge, OIB 99295914562, Mosećka 72, 21000 Split</derivirana_varijabla>
  </DomainObject.Predmet.ProtustrankaFormatedWithAdressOIB>
  <DomainObject.Predmet.ProtustrankaWithAdress>
    <izvorni_sadrzaj>VINTAGE društvo s ograničenom odgovornošću, za ugostiteljstvo i usluge Mosećka 72, 21000 Split</izvorni_sadrzaj>
    <derivirana_varijabla naziv="DomainObject.Predmet.ProtustrankaWithAdress_1">VINTAGE društvo s ograničenom odgovornošću, za ugostiteljstvo i usluge Mosećka 72, 21000 Split</derivirana_varijabla>
  </DomainObject.Predmet.ProtustrankaWithAdress>
  <DomainObject.Predmet.ProtustrankaWithAdressOIB>
    <izvorni_sadrzaj>VINTAGE društvo s ograničenom odgovornošću, za ugostiteljstvo i usluge, OIB 99295914562, Mosećka 72, 21000 Split</izvorni_sadrzaj>
    <derivirana_varijabla naziv="DomainObject.Predmet.ProtustrankaWithAdressOIB_1">VINTAGE društvo s ograničenom odgovornošću, za ugostiteljstvo i usluge, OIB 99295914562, Mosećka 72, 21000 Split</derivirana_varijabla>
  </DomainObject.Predmet.ProtustrankaWithAdressOIB>
  <DomainObject.Predmet.ProtustrankaNazivFormated>
    <izvorni_sadrzaj>VINTAGE društvo s ograničenom odgovornošću, za ugostiteljstvo i usluge</izvorni_sadrzaj>
    <derivirana_varijabla naziv="DomainObject.Predmet.ProtustrankaNazivFormated_1">VINTAGE društvo s ograničenom odgovornošću, za ugostiteljstvo i usluge</derivirana_varijabla>
  </DomainObject.Predmet.ProtustrankaNazivFormated>
  <DomainObject.Predmet.ProtustrankaNazivFormatedOIB>
    <izvorni_sadrzaj>VINTAGE društvo s ograničenom odgovornošću, za ugostiteljstvo i usluge, OIB 99295914562</izvorni_sadrzaj>
    <derivirana_varijabla naziv="DomainObject.Predmet.ProtustrankaNazivFormatedOIB_1">VINTAGE društvo s ograničenom odgovornošću, za ugostiteljstvo i usluge, OIB 99295914562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16733.34</izvorni_sadrzaj>
    <derivirana_varijabla naziv="DomainObject.Predmet.TrenutnaVrijednost_1">16733.34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VINTAGE društvo s ograničenom odgovornošću, za ugostiteljstvo i usluge</item>
    </izvorni_sadrzaj>
    <derivirana_varijabla naziv="DomainObject.Predmet.ProtuStrankaListFormated_1">
      <item>VINTAGE društvo s ograničenom odgovornošću, za ugostiteljstvo i usluge</item>
    </derivirana_varijabla>
  </DomainObject.Predmet.ProtuStrankaListFormated>
  <DomainObject.Predmet.ProtuStrankaListFormatedOIB>
    <izvorni_sadrzaj>
      <item>VINTAGE društvo s ograničenom odgovornošću, za ugostiteljstvo i usluge, OIB 99295914562</item>
    </izvorni_sadrzaj>
    <derivirana_varijabla naziv="DomainObject.Predmet.ProtuStrankaListFormatedOIB_1">
      <item>VINTAGE društvo s ograničenom odgovornošću, za ugostiteljstvo i usluge, OIB 99295914562</item>
    </derivirana_varijabla>
  </DomainObject.Predmet.ProtuStrankaListFormatedOIB>
  <DomainObject.Predmet.ProtuStrankaListFormatedWithAdress>
    <izvorni_sadrzaj>
      <item>VINTAGE društvo s ograničenom odgovornošću, za ugostiteljstvo i usluge, Mosećka 72, 21000 Split</item>
    </izvorni_sadrzaj>
    <derivirana_varijabla naziv="DomainObject.Predmet.ProtuStrankaListFormatedWithAdress_1">
      <item>VINTAGE društvo s ograničenom odgovornošću, za ugostiteljstvo i usluge, Mosećka 72, 21000 Split</item>
    </derivirana_varijabla>
  </DomainObject.Predmet.ProtuStrankaListFormatedWithAdress>
  <DomainObject.Predmet.ProtuStrankaListFormatedWithAdressOIB>
    <izvorni_sadrzaj>
      <item>VINTAGE društvo s ograničenom odgovornošću, za ugostiteljstvo i usluge, OIB 99295914562, Mosećka 72, 21000 Split</item>
    </izvorni_sadrzaj>
    <derivirana_varijabla naziv="DomainObject.Predmet.ProtuStrankaListFormatedWithAdressOIB_1">
      <item>VINTAGE društvo s ograničenom odgovornošću, za ugostiteljstvo i usluge, OIB 99295914562, Mosećka 72, 21000 Split</item>
    </derivirana_varijabla>
  </DomainObject.Predmet.ProtuStrankaListFormatedWithAdressOIB>
  <DomainObject.Predmet.ProtuStrankaListNazivFormated>
    <izvorni_sadrzaj>
      <item>VINTAGE društvo s ograničenom odgovornošću, za ugostiteljstvo i usluge</item>
    </izvorni_sadrzaj>
    <derivirana_varijabla naziv="DomainObject.Predmet.ProtuStrankaListNazivFormated_1">
      <item>VINTAGE društvo s ograničenom odgovornošću, za ugostiteljstvo i usluge</item>
    </derivirana_varijabla>
  </DomainObject.Predmet.ProtuStrankaListNazivFormated>
  <DomainObject.Predmet.ProtuStrankaListNazivFormatedOIB>
    <izvorni_sadrzaj>
      <item>VINTAGE društvo s ograničenom odgovornošću, za ugostiteljstvo i usluge, OIB 99295914562</item>
    </izvorni_sadrzaj>
    <derivirana_varijabla naziv="DomainObject.Predmet.ProtuStrankaListNazivFormatedOIB_1">
      <item>VINTAGE društvo s ograničenom odgovornošću, za ugostiteljstvo i usluge, OIB 99295914562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VINTAGE društvo s ograničenom odgovornošću, za ugostiteljstvo i usluge</izvorni_sadrzaj>
    <derivirana_varijabla naziv="DomainObject.Predmet.ProtustrankaIDrugi_1">VINTAGE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VINTAGE društvo s ograničenom odgovornošću, za ugostiteljstvo i usluge, OIB 99295914562, Mosećka 72, 21000 Split</izvorni_sadrzaj>
    <derivirana_varijabla naziv="DomainObject.Predmet.ProtustrankaIDrugiAdressOIB_1">VINTAGE društvo s ograničenom odgovornošću, za ugostiteljstvo i usluge, OIB 99295914562,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VINTAGE društvo s ograničenom odgovornošću, za ugostiteljstvo i usluge</item>
      <item>FINANCIJSKA AGENCIJA, RC SPLIT</item>
    </izvorni_sadrzaj>
    <derivirana_varijabla naziv="DomainObject.Predmet.SudioniciListNaziv_1">
      <item>VINTAGE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VINTAGE društvo s ograničenom odgovornošću, za ugostiteljstvo i usluge, OIB 99295914562, Mosećka 72,21000 Split</item>
      <item>FINANCIJSKA AGENCIJA, RC SPLIT, OIB 85821130368, Mažuranićevo šetalište 24 b,21000 Split</item>
    </izvorni_sadrzaj>
    <derivirana_varijabla naziv="DomainObject.Predmet.SudioniciListAdressOIB_1">
      <item>VINTAGE društvo s ograničenom odgovornošću, za ugostiteljstvo i usluge, OIB 99295914562,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99295914562</item>
      <item>, OIB 85821130368</item>
    </izvorni_sadrzaj>
    <derivirana_varijabla naziv="DomainObject.Predmet.SudioniciListNazivOIB_1">
      <item>, OIB 99295914562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1804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2017-12-22T08:56:00Z</dcterms:created>
  <dc:creator>Katarina Mikulić</dc:creator>
  <cp:lastModifiedBy>Ana Golub Gruić</cp:lastModifiedBy>
  <cp:lastPrinted>2017-12-22T08:57:00Z</cp:lastPrinted>
  <dcterms:modified xmlns:xsi="http://www.w3.org/2001/XMLSchema-instance" xsi:type="dcterms:W3CDTF">2017-12-22T10:23:00Z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