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596e" w14:paraId="f8c596e" w:rsidRDefault="006A7BA9" w:rsidP="002C0854" w:rsidR="006A7BA9" w:rsidRPr="002C0854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B7277C">
        <w:rPr>
          <w:color w:val="222222"/>
        </w:rPr>
        <w:t>1741/2016-5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B7277C">
        <w:rPr>
          <w:b/>
        </w:rPr>
        <w:t>BIROTEHNA d.o.o., Slavonski Brod, Ferde Filipovića 50D, OIB: 59009735630</w:t>
      </w:r>
      <w:r w:rsidRPr="006A7BA9">
        <w:rPr>
          <w:color w:val="222222"/>
        </w:rPr>
        <w:t xml:space="preserve">, </w:t>
      </w:r>
      <w:r w:rsidR="00B7277C">
        <w:rPr>
          <w:color w:val="222222"/>
        </w:rPr>
        <w:t>8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0E6E10">
        <w:rPr>
          <w:b/>
          <w:color w:val="222222"/>
          <w:u w:val="single"/>
        </w:rPr>
        <w:t>1</w:t>
      </w:r>
      <w:r w:rsidR="00B7277C">
        <w:rPr>
          <w:b/>
          <w:color w:val="222222"/>
          <w:u w:val="single"/>
        </w:rPr>
        <w:t>2</w:t>
      </w:r>
      <w:r w:rsidR="000E6E10">
        <w:rPr>
          <w:b/>
          <w:color w:val="222222"/>
          <w:u w:val="single"/>
        </w:rPr>
        <w:t>. kolovoza</w:t>
      </w:r>
      <w:r w:rsidR="008B2B57">
        <w:rPr>
          <w:b/>
          <w:color w:val="222222"/>
          <w:u w:val="single"/>
        </w:rPr>
        <w:t xml:space="preserve"> 2016. u </w:t>
      </w:r>
      <w:r w:rsidR="006E67E4">
        <w:rPr>
          <w:b/>
          <w:color w:val="222222"/>
          <w:u w:val="single"/>
        </w:rPr>
        <w:t>9,</w:t>
      </w:r>
      <w:r w:rsidR="00B7277C">
        <w:rPr>
          <w:b/>
          <w:color w:val="222222"/>
          <w:u w:val="single"/>
        </w:rPr>
        <w:t>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0E6E10">
        <w:rPr>
          <w:color w:val="222222"/>
        </w:rPr>
        <w:t xml:space="preserve">direktor </w:t>
      </w:r>
      <w:r w:rsidR="00B7277C">
        <w:rPr>
          <w:b/>
          <w:color w:val="222222"/>
          <w:u w:val="single"/>
        </w:rPr>
        <w:t xml:space="preserve">Anto Lipovac, Slavonski Brod, Maka Dizdara 36, OIB: 53396925929 </w:t>
      </w:r>
      <w:r w:rsidRPr="006A7BA9">
        <w:rPr>
          <w:color w:val="222222"/>
        </w:rPr>
        <w:t>koj</w:t>
      </w:r>
      <w:r w:rsidR="006E67E4">
        <w:rPr>
          <w:color w:val="222222"/>
        </w:rPr>
        <w:t>i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460CD7" w:rsidR="000E6E10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St-1</w:t>
      </w:r>
      <w:r w:rsidR="00B7277C">
        <w:rPr>
          <w:b/>
          <w:color w:val="222222"/>
        </w:rPr>
        <w:t>741</w:t>
      </w:r>
      <w:r w:rsidRPr="000E6E10">
        <w:rPr>
          <w:b/>
          <w:color w:val="222222"/>
        </w:rPr>
        <w:t>/201</w:t>
      </w:r>
      <w:r w:rsidR="008A66DB">
        <w:rPr>
          <w:b/>
          <w:color w:val="222222"/>
        </w:rPr>
        <w:t>6</w:t>
      </w:r>
      <w:r>
        <w:rPr>
          <w:color w:val="222222"/>
        </w:rPr>
        <w:t xml:space="preserve"> te obavezno naznačiti kada ste u mogućnosti pristupiti na sud.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B7277C">
        <w:rPr>
          <w:color w:val="222222"/>
        </w:rPr>
        <w:t>8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6E10"/>
    <w:rsid w:val="00114CB8"/>
    <w:rsid w:val="001252B0"/>
    <w:rsid w:val="001629DB"/>
    <w:rsid w:val="001A6D3B"/>
    <w:rsid w:val="00217FF9"/>
    <w:rsid w:val="00265A16"/>
    <w:rsid w:val="002C0854"/>
    <w:rsid w:val="00323158"/>
    <w:rsid w:val="003560A3"/>
    <w:rsid w:val="003B002D"/>
    <w:rsid w:val="00460CD7"/>
    <w:rsid w:val="00476D99"/>
    <w:rsid w:val="00480C95"/>
    <w:rsid w:val="00554082"/>
    <w:rsid w:val="00626AD5"/>
    <w:rsid w:val="00663F23"/>
    <w:rsid w:val="006A7BA9"/>
    <w:rsid w:val="006C0965"/>
    <w:rsid w:val="006E67E4"/>
    <w:rsid w:val="007C551C"/>
    <w:rsid w:val="00810BE4"/>
    <w:rsid w:val="0089514C"/>
    <w:rsid w:val="008A66DB"/>
    <w:rsid w:val="008B2B57"/>
    <w:rsid w:val="009130E7"/>
    <w:rsid w:val="009D2E8B"/>
    <w:rsid w:val="00AD74EB"/>
    <w:rsid w:val="00AE1B76"/>
    <w:rsid w:val="00AF29D9"/>
    <w:rsid w:val="00B7277C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BE4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BE4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BE4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BE4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BE4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BE4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BE4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BE4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260</properties:Words>
  <properties:Characters>1419</properties:Characters>
  <properties:Lines>40</properties:Lines>
  <properties:Paragraphs>20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2016-06-06T09:08:00Z</cp:lastPrinted>
  <dcterms:modified xmlns:xsi="http://www.w3.org/2001/XMLSchema-instance" xsi:type="dcterms:W3CDTF">2016-06-08T11:37:00Z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