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4c5c" w14:paraId="db24c5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</w:t>
      </w:r>
      <w:r w:rsidR="00330851">
        <w:rPr>
          <w:szCs w:val="24"/>
          <w:lang w:val="hr-HR"/>
        </w:rPr>
        <w:t>72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30851">
        <w:rPr>
          <w:lang w:val="hr-HR"/>
        </w:rPr>
        <w:t>TEHNO MAGIC društvo s ograničenom odgovornošću za trgovinu i usluge, Bjelovar, Maka Dizdara 14, MBS: 010075956, OIB: 03079650959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30851">
        <w:rPr>
          <w:lang w:val="hr-HR"/>
        </w:rPr>
        <w:t>TEHNO MAGIC društvo s ograničenom odgovornošću za trgovinu i usluge, Bjelovar, Maka Dizdara 14, MBS: 010075956, OIB: 03079650959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330851">
        <w:rPr>
          <w:szCs w:val="24"/>
          <w:lang w:val="hr-HR"/>
        </w:rPr>
        <w:t>DINKA TRUMBIĆ</w:t>
      </w:r>
      <w:r w:rsidR="00A214A4">
        <w:rPr>
          <w:szCs w:val="24"/>
          <w:lang w:val="hr-HR"/>
        </w:rPr>
        <w:t xml:space="preserve">, </w:t>
      </w:r>
      <w:r w:rsidR="00330851">
        <w:rPr>
          <w:szCs w:val="24"/>
          <w:lang w:val="hr-HR"/>
        </w:rPr>
        <w:t>Split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330851">
        <w:rPr>
          <w:szCs w:val="24"/>
          <w:lang w:val="hr-HR"/>
        </w:rPr>
        <w:t>Lovretska 10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330851">
        <w:rPr>
          <w:szCs w:val="24"/>
          <w:lang w:val="hr-HR"/>
        </w:rPr>
        <w:t>43468134790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330851">
        <w:rPr>
          <w:lang w:val="hr-HR"/>
        </w:rPr>
        <w:t>TEHNO MAGIC društvo s ograničenom odgovornošću za trgovinu i usluge, Bjelovar, Maka Dizdara 14, MBS: 010075956, OIB: 03079650959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085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</w:t>
      </w:r>
      <w:r w:rsidR="00330851">
        <w:rPr>
          <w:szCs w:val="24"/>
          <w:lang w:val="hr-HR"/>
        </w:rPr>
        <w:t>72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209" w:rsidR="00921209">
      <w:r>
        <w:separator/>
      </w:r>
    </w:p>
  </w:endnote>
  <w:endnote w:id="0" w:type="continuationSeparator">
    <w:p w:rsidRDefault="00921209" w:rsidR="00921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209" w:rsidR="00921209">
      <w:r>
        <w:separator/>
      </w:r>
    </w:p>
  </w:footnote>
  <w:footnote w:id="0" w:type="continuationSeparator">
    <w:p w:rsidRDefault="00921209" w:rsidR="00921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0D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</w:t>
    </w:r>
    <w:r w:rsidR="00330851">
      <w:t>72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0851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4A27"/>
    <w:rsid w:val="008E0172"/>
    <w:rsid w:val="008E79FB"/>
    <w:rsid w:val="008F1AD1"/>
    <w:rsid w:val="008F27EE"/>
    <w:rsid w:val="008F42A8"/>
    <w:rsid w:val="00915920"/>
    <w:rsid w:val="00921209"/>
    <w:rsid w:val="0092343D"/>
    <w:rsid w:val="00930D8F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D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D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MAGIC društvo s ograničenom odgovornošću za trgovinu i usluge, Bjelovar zastupanog po punomoćniku Saša Romek</izvorni_sadrzaj>
    <derivirana_varijabla naziv="DomainObject.Predmet.ProtustrankaFormated_1">  TEHNO MAGIC društvo s ograničenom odgovornošću za trgovinu i usluge, Bjelovar zastupanog po punomoćniku Saša Romek</derivirana_varijabla>
  </DomainObject.Predmet.ProtustrankaFormated>
  <DomainObject.Predmet.ProtustrankaFormatedOIB>
    <izvorni_sadrzaj>  TEHNO MAGIC društvo s ograničenom odgovornošću za trgovinu i usluge, Bjelovar, OIB 03079650959 zastupanog po punomoćniku Saša Romek</izvorni_sadrzaj>
    <derivirana_varijabla naziv="DomainObject.Predmet.ProtustrankaFormatedOIB_1">  TEHNO MAGIC društvo s ograničenom odgovornošću za trgovinu i usluge, Bjelovar, OIB 03079650959 zastupanog po punomoćniku Saša Romek</derivirana_varijabla>
  </DomainObject.Predmet.ProtustrankaFormatedOIB>
  <DomainObject.Predmet.ProtustrankaFormatedWithAdress>
    <izvorni_sadrzaj> TEHNO MAGIC društvo s ograničenom odgovornošću za trgovinu i usluge, Bjelovar, Maka Dizdara 14, 43000 Bjelovar zastupanog po punomoćniku Saša Romek</izvorni_sadrzaj>
    <derivirana_varijabla naziv="DomainObject.Predmet.ProtustrankaFormatedWithAdress_1"> TEHNO MAGIC društvo s ograničenom odgovornošću za trgovinu i usluge, Bjelovar, Maka Dizdara 14, 43000 Bjelovar zastupanog po punomoćniku Saša Romek</derivirana_varijabla>
  </DomainObject.Predmet.ProtustrankaFormatedWithAdress>
  <DomainObject.Predmet.ProtustrankaFormatedWithAdressOIB>
    <izvorni_sadrzaj> TEHNO MAGIC društvo s ograničenom odgovornošću za trgovinu i usluge, Bjelovar, OIB 03079650959, Maka Dizdara 14, 43000 Bjelovar zastupanog po punomoćniku Saša Romek</izvorni_sadrzaj>
    <derivirana_varijabla naziv="DomainObject.Predmet.ProtustrankaFormatedWithAdressOIB_1"> TEHNO MAGIC društvo s ograničenom odgovornošću za trgovinu i usluge, Bjelovar, OIB 03079650959, Maka Dizdara 14, 43000 Bjelovar zastupanog po punomoćniku Saša Romek</derivirana_varijabla>
  </DomainObject.Predmet.ProtustrankaFormatedWithAdressOIB>
  <DomainObject.Predmet.ProtustrankaWithAdress>
    <izvorni_sadrzaj>TEHNO MAGIC društvo s ograničenom odgovornošću za trgovinu i usluge, Bjelovar Maka Dizdara 14, 43000 Bjelovar</izvorni_sadrzaj>
    <derivirana_varijabla naziv="DomainObject.Predmet.ProtustrankaWithAdress_1">TEHNO MAGIC društvo s ograničenom odgovornošću za trgovinu i usluge, Bjelovar Maka Dizdara 14, 43000 Bjelovar</derivirana_varijabla>
  </DomainObject.Predmet.ProtustrankaWithAdress>
  <DomainObject.Predmet.ProtustrankaWithAdressOIB>
    <izvorni_sadrzaj>TEHNO MAGIC društvo s ograničenom odgovornošću za trgovinu i usluge, Bjelovar, OIB 03079650959, Maka Dizdara 14, 43000 Bjelovar</izvorni_sadrzaj>
    <derivirana_varijabla naziv="DomainObject.Predmet.ProtustrankaWithAdressOIB_1">TEHNO MAGIC društvo s ograničenom odgovornošću za trgovinu i usluge, Bjelovar, OIB 03079650959, Maka Dizdara 14, 43000 Bjelovar</derivirana_varijabla>
  </DomainObject.Predmet.ProtustrankaWithAdressOIB>
  <DomainObject.Predmet.ProtustrankaNazivFormated>
    <izvorni_sadrzaj>TEHNO MAGIC društvo s ograničenom odgovornošću za trgovinu i usluge, Bjelovar</izvorni_sadrzaj>
    <derivirana_varijabla naziv="DomainObject.Predmet.ProtustrankaNazivFormated_1">TEHNO MAGIC društvo s ograničenom odgovornošću za trgovinu i usluge, Bjelovar</derivirana_varijabla>
  </DomainObject.Predmet.ProtustrankaNazivFormated>
  <DomainObject.Predmet.ProtustrankaNazivFormatedOIB>
    <izvorni_sadrzaj>TEHNO MAGIC društvo s ograničenom odgovornošću za trgovinu i usluge, Bjelovar, OIB 03079650959</izvorni_sadrzaj>
    <derivirana_varijabla naziv="DomainObject.Predmet.ProtustrankaNazivFormatedOIB_1">TEHNO MAGIC društvo s ograničenom odgovornošću za trgovinu i usluge, Bjelovar, OIB 03079650959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 MAGIC društvo s ograničenom odgovornošću za trgovinu i usluge, Bjelovar zastupanog po punomoćniku Saša Romek</item>
    </izvorni_sadrzaj>
    <derivirana_varijabla naziv="DomainObject.Predmet.ProtuStrankaListFormated_1">
      <item>TEHNO MAGIC društvo s ograničenom odgovornošću za trgovinu i usluge, Bjelovar zastupanog po punomoćniku Saša Romek</item>
    </derivirana_varijabla>
  </DomainObject.Predmet.ProtuStrankaListFormated>
  <DomainObject.Predmet.ProtuStrankaListFormatedOIB>
    <izvorni_sadrzaj>
      <item>TEHNO MAGIC društvo s ograničenom odgovornošću za trgovinu i usluge, Bjelovar, OIB 03079650959 zastupanog po punomoćniku Saša Romek</item>
    </izvorni_sadrzaj>
    <derivirana_varijabla naziv="DomainObject.Predmet.ProtuStrankaListFormatedOIB_1">
      <item>TEHNO MAGIC društvo s ograničenom odgovornošću za trgovinu i usluge, Bjelovar, OIB 03079650959 zastupanog po punomoćniku Saša Romek</item>
    </derivirana_varijabla>
  </DomainObject.Predmet.ProtuStrankaListFormatedOIB>
  <DomainObject.Predmet.ProtuStrankaListFormatedWithAdress>
    <izvorni_sadrzaj>
      <item>TEHNO MAGIC društvo s ograničenom odgovornošću za trgovinu i usluge, Bjelovar, Maka Dizdara 14, 43000 Bjelovar zastupanog po punomoćniku Saša Romek</item>
    </izvorni_sadrzaj>
    <derivirana_varijabla naziv="DomainObject.Predmet.ProtuStrankaListFormatedWithAdress_1">
      <item>TEHNO MAGIC društvo s ograničenom odgovornošću za trgovinu i usluge, Bjelovar, Maka Dizdara 14, 43000 Bjelovar zastupanog po punomoćniku Saša Romek</item>
    </derivirana_varijabla>
  </DomainObject.Predmet.ProtuStrankaListFormatedWithAdress>
  <DomainObject.Predmet.ProtuStrankaListFormatedWithAdressOIB>
    <izvorni_sadrzaj>
      <item>TEHNO MAGIC društvo s ograničenom odgovornošću za trgovinu i usluge, Bjelovar, OIB 03079650959, Maka Dizdara 14, 43000 Bjelovar zastupanog po punomoćniku Saša Romek</item>
    </izvorni_sadrzaj>
    <derivirana_varijabla naziv="DomainObject.Predmet.ProtuStrankaListFormatedWithAdressOIB_1">
      <item>TEHNO MAGIC društvo s ograničenom odgovornošću za trgovinu i usluge, Bjelovar, OIB 03079650959, Maka Dizdara 14, 43000 Bjelovar zastupanog po punomoćniku Saša Romek</item>
    </derivirana_varijabla>
  </DomainObject.Predmet.ProtuStrankaListFormatedWithAdressOIB>
  <DomainObject.Predmet.ProtuStrankaListNazivFormated>
    <izvorni_sadrzaj>
      <item>TEHNO MAGIC društvo s ograničenom odgovornošću za trgovinu i usluge, Bjelovar</item>
    </izvorni_sadrzaj>
    <derivirana_varijabla naziv="DomainObject.Predmet.ProtuStrankaListNazivFormated_1">
      <item>TEHNO MAGIC društvo s ograničenom odgovornošću za trgovinu i usluge, Bjelovar</item>
    </derivirana_varijabla>
  </DomainObject.Predmet.ProtuStrankaListNazivFormated>
  <DomainObject.Predmet.ProtuStrankaListNazivFormatedOIB>
    <izvorni_sadrzaj>
      <item>TEHNO MAGIC društvo s ograničenom odgovornošću za trgovinu i usluge, Bjelovar, OIB 03079650959</item>
    </izvorni_sadrzaj>
    <derivirana_varijabla naziv="DomainObject.Predmet.ProtuStrankaListNazivFormatedOIB_1">
      <item>TEHNO MAGIC društvo s ograničenom odgovornošću za trgovinu i usluge, Bjelovar, OIB 03079650959</item>
    </derivirana_varijabla>
  </DomainObject.Predmet.ProtuStrankaListNazivFormatedOIB>
  <DomainObject.Predmet.OstaliListFormated>
    <izvorni_sadrzaj>
      <item>Saša Romek punomoćnik sudionika u postupku TEHNO MAGIC društvo s ograničenom odgovornošću za trgovinu i usluge, Bjelovar</item>
    </izvorni_sadrzaj>
    <derivirana_varijabla naziv="DomainObject.Predmet.OstaliListFormated_1">
      <item>Saša Romek punomoćnik sudionika u postupku TEHNO MAGIC društvo s ograničenom odgovornošću za trgovinu i usluge, Bjelovar</item>
    </derivirana_varijabla>
  </DomainObject.Predmet.OstaliListFormated>
  <DomainObject.Predmet.OstaliListFormatedOIB>
    <izvorni_sadrzaj>
      <item>Saša Romek, OIB 73287701448 punomoćnik sudionika u postupku TEHNO MAGIC društvo s ograničenom odgovornošću za trgovinu i usluge, Bjelovar</item>
    </izvorni_sadrzaj>
    <derivirana_varijabla naziv="DomainObject.Predmet.OstaliListFormatedOIB_1">
      <item>Saša Romek, OIB 73287701448 punomoćnik sudionika u postupku TEHNO MAGIC društvo s ograničenom odgovornošću za trgovinu i usluge, Bjelovar</item>
    </derivirana_varijabla>
  </DomainObject.Predmet.OstaliListFormatedOIB>
  <DomainObject.Predmet.OstaliListFormatedWithAdress>
    <izvorni_sadrzaj>
      <item>Saša Romek, Maka Dizdara 14, 43000 Bjelovar punomoćnik sudionika u postupku TEHNO MAGIC društvo s ograničenom odgovornošću za trgovinu i usluge, Bjelovar</item>
    </izvorni_sadrzaj>
    <derivirana_varijabla naziv="DomainObject.Predmet.OstaliListFormatedWithAdress_1">
      <item>Saša Romek, Maka Dizdara 14, 43000 Bjelovar punomoćnik sudionika u postupku TEHNO MAGIC društvo s ograničenom odgovornošću za trgovinu i usluge, Bjelovar</item>
    </derivirana_varijabla>
  </DomainObject.Predmet.OstaliListFormatedWithAdress>
  <DomainObject.Predmet.OstaliListFormatedWithAdressOIB>
    <izvorni_sadrzaj>
      <item>Saša Romek, OIB 73287701448, Maka Dizdara 14, 43000 Bjelovar punomoćnik sudionika u postupku TEHNO MAGIC društvo s ograničenom odgovornošću za trgovinu i usluge, Bjelovar</item>
    </izvorni_sadrzaj>
    <derivirana_varijabla naziv="DomainObject.Predmet.OstaliListFormatedWithAdressOIB_1">
      <item>Saša Romek, OIB 73287701448, Maka Dizdara 14, 43000 Bjelovar punomoćnik sudionika u postupku TEHNO MAGIC društvo s ograničenom odgovornošću za trgovinu i usluge, Bjelovar</item>
    </derivirana_varijabla>
  </DomainObject.Predmet.OstaliListFormatedWithAdressOIB>
  <DomainObject.Predmet.OstaliListNazivFormated>
    <izvorni_sadrzaj>
      <item>Saša Romek</item>
    </izvorni_sadrzaj>
    <derivirana_varijabla naziv="DomainObject.Predmet.OstaliListNazivFormated_1">
      <item>Saša Romek</item>
    </derivirana_varijabla>
  </DomainObject.Predmet.OstaliListNazivFormated>
  <DomainObject.Predmet.OstaliListNazivFormatedOIB>
    <izvorni_sadrzaj>
      <item>Saša Romek, OIB 73287701448</item>
    </izvorni_sadrzaj>
    <derivirana_varijabla naziv="DomainObject.Predmet.OstaliListNazivFormatedOIB_1">
      <item>Saša Romek, OIB 73287701448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 MAGIC društvo s ograničenom odgovornošću za trgovinu i usluge, Bjelovar</izvorni_sadrzaj>
    <derivirana_varijabla naziv="DomainObject.Predmet.ProtustrankaIDrugi_1">TEHNO MAGIC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 MAGIC društvo s ograničenom odgovornošću za trgovinu i usluge, Bjelovar, OIB 03079650959, Maka Dizdara 14, 43000 Bjelovar</izvorni_sadrzaj>
    <derivirana_varijabla naziv="DomainObject.Predmet.ProtustrankaIDrugiAdressOIB_1">TEHNO MAGIC društvo s ograničenom odgovornošću za trgovinu i usluge, Bjelovar, OIB 03079650959, Maka Dizdara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 MAGIC društvo s ograničenom odgovornošću za trgovinu i usluge, Bjelovar</item>
      <item>Saša Romek</item>
    </izvorni_sadrzaj>
    <derivirana_varijabla naziv="DomainObject.Predmet.SudioniciListNaziv_1">
      <item>FINA, RC ZAGREB, Podružnica Bjelovar</item>
      <item>TEHNO MAGIC društvo s ograničenom odgovornošću za trgovinu i usluge, Bjelovar</item>
      <item>Saša Romek</item>
    </derivirana_varijabla>
  </DomainObject.Predmet.SudioniciListNaziv>
  <DomainObject.Predmet.SudioniciListAdressOIB>
    <izvorni_sadrzaj>
      <item>FINA, RC ZAGREB, Podružnica Bjelovar, OIB 85821130368, F. Supila 4,43000 Bjelovar</item>
      <item>TEHNO MAGIC društvo s ograničenom odgovornošću za trgovinu i usluge, Bjelovar, OIB 03079650959, Maka Dizdara 14,43000 Bjelovar</item>
      <item>Saša Romek, OIB 73287701448, Maka Dizdara 14,43000 Bjelovar</item>
    </izvorni_sadrzaj>
    <derivirana_varijabla naziv="DomainObject.Predmet.SudioniciListAdressOIB_1">
      <item>FINA, RC ZAGREB, Podružnica Bjelovar, OIB 85821130368, F. Supila 4,43000 Bjelovar</item>
      <item>TEHNO MAGIC društvo s ograničenom odgovornošću za trgovinu i usluge, Bjelovar, OIB 03079650959, Maka Dizdara 14,43000 Bjelovar</item>
      <item>Saša Romek, OIB 73287701448, Maka Dizdara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03079650959</item>
      <item>, OIB 73287701448</item>
    </izvorni_sadrzaj>
    <derivirana_varijabla naziv="DomainObject.Predmet.SudioniciListNazivOIB_1">
      <item>, OIB 85821130368</item>
      <item>, OIB 03079650959</item>
      <item>, OIB 73287701448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275E7-9714-4F24-955D-436A39949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3890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2016-02-22T11:40:00Z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2016-02-22T12:28:00Z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