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584f" w14:paraId="eeb584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05C81">
        <w:t>5424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505C81">
        <w:rPr>
          <w:rFonts w:eastAsia="Calibri"/>
          <w:lang w:eastAsia="en-US"/>
        </w:rPr>
        <w:t>GRAFIČKI PROIZVODI d.o.o., Oroslavje, Gajeva 3, OIB: 80123169445,</w:t>
      </w:r>
      <w:r w:rsidR="00C241E6" w:rsidRPr="00C241E6">
        <w:t xml:space="preserve"> </w:t>
      </w:r>
      <w:r w:rsidR="00C241E6">
        <w:t xml:space="preserve"> </w:t>
      </w:r>
      <w:r w:rsidR="00505C81">
        <w:t>1. veljače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E216A3" w:rsidP="002C4416" w:rsidR="00E216A3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05C81">
        <w:rPr>
          <w:rFonts w:eastAsia="Calibri"/>
          <w:lang w:eastAsia="en-US"/>
        </w:rPr>
        <w:t>GRAFIČKI PROIZVODI d.o.o., Oroslavje, Gajeva 3, OIB: 80123169445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05C81">
        <w:t>1. veljače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505C81">
        <w:t>35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05C81">
        <w:t>Tomislav Strnišćak, Čakovec, Šenkovec, Gorčica 10, OIB: 26341315268.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505C81">
        <w:rPr>
          <w:rFonts w:eastAsia="Calibri"/>
          <w:lang w:eastAsia="en-US"/>
        </w:rPr>
        <w:t>GRAFIČKI PROIZVODI d.o.o., Oroslavje, Gajeva 3, OIB: 80123169445</w:t>
      </w:r>
      <w:r w:rsidR="00C241E6">
        <w:rPr>
          <w:rFonts w:eastAsia="Calibri"/>
          <w:lang w:eastAsia="en-US"/>
        </w:rPr>
        <w:t xml:space="preserve">, sa danom </w:t>
      </w:r>
      <w:r w:rsidR="00505C81">
        <w:rPr>
          <w:rFonts w:eastAsia="Calibri"/>
          <w:lang w:eastAsia="en-US"/>
        </w:rPr>
        <w:t>1. veljače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05C81">
        <w:rPr>
          <w:rFonts w:eastAsia="Calibri"/>
          <w:lang w:eastAsia="en-US"/>
        </w:rPr>
        <w:t>GRAFIČKI PROIZVODI d.o.o., Oroslavje, Gajeva 3, OIB: 80123169445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505C81">
        <w:rPr>
          <w:rFonts w:eastAsia="Calibri"/>
          <w:lang w:eastAsia="en-US"/>
        </w:rPr>
        <w:t>GRAFIČKI PROIZVODI d.o.o., Oroslavje, Gajeva 3, OIB: 80123169445</w:t>
      </w:r>
      <w:r w:rsidR="00631A90">
        <w:t xml:space="preserve">, dana </w:t>
      </w:r>
      <w:r w:rsidR="00505C81">
        <w:t>10. kolovoza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505C81">
        <w:t>5424</w:t>
      </w:r>
      <w:r w:rsidR="00B0604A">
        <w:t>/16</w:t>
      </w:r>
      <w:r>
        <w:t xml:space="preserve"> od </w:t>
      </w:r>
      <w:r w:rsidR="00505C81">
        <w:t>8. prosinca 2016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505C81">
        <w:t>10. listopada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505C81">
        <w:t>27. srpnja 2016</w:t>
      </w:r>
      <w:r w:rsidR="00B0604A">
        <w:t xml:space="preserve">. </w:t>
      </w:r>
      <w:r>
        <w:t xml:space="preserve">ima evidentirane neizvršene osnove za plaćanje u iznosu od </w:t>
      </w:r>
      <w:r w:rsidR="00505C81">
        <w:t>91.846,39</w:t>
      </w:r>
      <w:r w:rsidR="00AF1B3C">
        <w:t xml:space="preserve"> kn</w:t>
      </w:r>
      <w:r>
        <w:t xml:space="preserve"> i </w:t>
      </w:r>
      <w:r w:rsidR="00C95C6C">
        <w:t>120</w:t>
      </w:r>
      <w:r>
        <w:t xml:space="preserve"> dana neprekidne blokade (list </w:t>
      </w:r>
      <w:r w:rsidR="00505C81">
        <w:t>31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505C81">
        <w:t>35 i 36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>Iz Uvjerenja Policijske uprave krapinsko-zagorske od 15. studenog 2017. proizlazi da dužnik nije evidentiran kao vlasnik vozila (list 39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505C81">
        <w:t>5424</w:t>
      </w:r>
      <w:r w:rsidR="00B0604A">
        <w:t>/16</w:t>
      </w:r>
      <w:r>
        <w:t xml:space="preserve"> od </w:t>
      </w:r>
      <w:r w:rsidR="00505C81">
        <w:t>30</w:t>
      </w:r>
      <w:r w:rsidR="00E216A3">
        <w:t>. studenog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505C81">
        <w:t>30</w:t>
      </w:r>
      <w:r w:rsidR="00E216A3">
        <w:t>. studenog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05C81">
        <w:t>1. veljače</w:t>
      </w:r>
      <w:r w:rsidR="00B276A8">
        <w:t xml:space="preserve">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E216A3" w:rsidP="00410421" w:rsidR="00E216A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AF5" w:rsidR="00856AF5">
      <w:r>
        <w:separator/>
      </w:r>
    </w:p>
  </w:endnote>
  <w:endnote w:id="0" w:type="continuationSeparator">
    <w:p w:rsidRDefault="00856AF5" w:rsidR="0085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AF5" w:rsidR="00856AF5">
      <w:r>
        <w:separator/>
      </w:r>
    </w:p>
  </w:footnote>
  <w:footnote w:id="0" w:type="continuationSeparator">
    <w:p w:rsidRDefault="00856AF5" w:rsidR="00856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6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05C81">
      <w:t>5424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6E0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5424</izvorni_sadrzaj>
    <derivirana_varijabla naziv="DomainObject.Predmet.Broj_1">5424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St-5424/2016</izvorni_sadrzaj>
    <derivirana_varijabla naziv="DomainObject.Predmet.OznakaBroj_1">St-5424/2016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GRAFIČKI PROIZVODI d.o.o. za grafičke proizvode i usluge zastupanog po punomoćniku Dalibor Zrinski</izvorni_sadrzaj>
    <derivirana_varijabla naziv="DomainObject.Predmet.ProtustrankaFormated_1">  GRAFIČKI PROIZVODI d.o.o. za grafičke proizvode i usluge zastupanog po punomoćniku Dalibor Zrinski</derivirana_varijabla>
  </DomainObject.Predmet.ProtustrankaFormated>
  <DomainObject.Predmet.ProtustrankaFormatedOIB>
    <izvorni_sadrzaj>  GRAFIČKI PROIZVODI d.o.o. za grafičke proizvode i usluge, OIB 80123169445 zastupanog po punomoćniku Dalibor Zrinski</izvorni_sadrzaj>
    <derivirana_varijabla naziv="DomainObject.Predmet.ProtustrankaFormatedOIB_1">  GRAFIČKI PROIZVODI d.o.o. za grafičke proizvode i usluge, OIB 80123169445 zastupanog po punomoćniku Dalibor Zrinski</derivirana_varijabla>
  </DomainObject.Predmet.ProtustrankaFormatedOIB>
  <DomainObject.Predmet.ProtustrankaFormatedWithAdress>
    <izvorni_sadrzaj> GRAFIČKI PROIZVODI d.o.o. za grafičke proizvode i usluge, Gajeva 3, 49243 Oroslavje zastupanog po punomoćniku Dalibor Zrinski</izvorni_sadrzaj>
    <derivirana_varijabla naziv="DomainObject.Predmet.ProtustrankaFormatedWithAdress_1"> GRAFIČKI PROIZVODI d.o.o. za grafičke proizvode i usluge, Gajeva 3, 49243 Oroslavje zastupanog po punomoćniku Dalibor Zrinski</derivirana_varijabla>
  </DomainObject.Predmet.ProtustrankaFormatedWithAdress>
  <DomainObject.Predmet.ProtustrankaFormatedWithAdressOIB>
    <izvorni_sadrzaj> GRAFIČKI PROIZVODI d.o.o. za grafičke proizvode i usluge, OIB 80123169445, Gajeva 3, 49243 Oroslavje zastupanog po punomoćniku Dalibor Zrinski</izvorni_sadrzaj>
    <derivirana_varijabla naziv="DomainObject.Predmet.ProtustrankaFormatedWithAdressOIB_1"> GRAFIČKI PROIZVODI d.o.o. za grafičke proizvode i usluge, OIB 80123169445, Gajeva 3, 49243 Oroslavje zastupanog po punomoćniku Dalibor Zrinski</derivirana_varijabla>
  </DomainObject.Predmet.ProtustrankaFormatedWithAdressOIB>
  <DomainObject.Predmet.ProtustrankaWithAdress>
    <izvorni_sadrzaj>GRAFIČKI PROIZVODI d.o.o. za grafičke proizvode i usluge Gajeva 3, 49243 Oroslavje</izvorni_sadrzaj>
    <derivirana_varijabla naziv="DomainObject.Predmet.ProtustrankaWithAdress_1">GRAFIČKI PROIZVODI d.o.o. za grafičke proizvode i usluge Gajeva 3, 49243 Oroslavje</derivirana_varijabla>
  </DomainObject.Predmet.ProtustrankaWithAdress>
  <DomainObject.Predmet.ProtustrankaWithAdressOIB>
    <izvorni_sadrzaj>GRAFIČKI PROIZVODI d.o.o. za grafičke proizvode i usluge, OIB 80123169445, Gajeva 3, 49243 Oroslavje</izvorni_sadrzaj>
    <derivirana_varijabla naziv="DomainObject.Predmet.ProtustrankaWithAdressOIB_1">GRAFIČKI PROIZVODI d.o.o. za grafičke proizvode i usluge, OIB 80123169445, Gajeva 3, 49243 Oroslavje</derivirana_varijabla>
  </DomainObject.Predmet.ProtustrankaWithAdressOIB>
  <DomainObject.Predmet.ProtustrankaNazivFormated>
    <izvorni_sadrzaj>GRAFIČKI PROIZVODI d.o.o. za grafičke proizvode i usluge</izvorni_sadrzaj>
    <derivirana_varijabla naziv="DomainObject.Predmet.ProtustrankaNazivFormated_1">GRAFIČKI PROIZVODI d.o.o. za grafičke proizvode i usluge</derivirana_varijabla>
  </DomainObject.Predmet.ProtustrankaNazivFormated>
  <DomainObject.Predmet.ProtustrankaNazivFormatedOIB>
    <izvorni_sadrzaj>GRAFIČKI PROIZVODI d.o.o. za grafičke proizvode i usluge, OIB 80123169445</izvorni_sadrzaj>
    <derivirana_varijabla naziv="DomainObject.Predmet.ProtustrankaNazivFormatedOIB_1">GRAFIČKI PROIZVODI d.o.o. za grafičke proizvode i usluge, OIB 80123169445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PROIZVODI d.o.o. za grafičke proizvode i usluge zastupanog po punomoćniku Dalibor Zrinski</item>
    </izvorni_sadrzaj>
    <derivirana_varijabla naziv="DomainObject.Predmet.ProtuStrankaListFormated_1">
      <item>GRAFIČKI PROIZVODI d.o.o. za grafičke proizvode i usluge zastupanog po punomoćniku Dalibor Zrinski</item>
    </derivirana_varijabla>
  </DomainObject.Predmet.ProtuStrankaListFormated>
  <DomainObject.Predmet.ProtuStrankaListFormatedOIB>
    <izvorni_sadrzaj>
      <item>GRAFIČKI PROIZVODI d.o.o. za grafičke proizvode i usluge, OIB 80123169445 zastupanog po punomoćniku Dalibor Zrinski</item>
    </izvorni_sadrzaj>
    <derivirana_varijabla naziv="DomainObject.Predmet.ProtuStrankaListFormatedOIB_1">
      <item>GRAFIČKI PROIZVODI d.o.o. za grafičke proizvode i usluge, OIB 80123169445 zastupanog po punomoćniku Dalibor Zrinski</item>
    </derivirana_varijabla>
  </DomainObject.Predmet.ProtuStrankaListFormatedOIB>
  <DomainObject.Predmet.ProtuStrankaListFormatedWithAdress>
    <izvorni_sadrzaj>
      <item>GRAFIČKI PROIZVODI d.o.o. za grafičke proizvode i usluge, Gajeva 3, 49243 Oroslavje zastupanog po punomoćniku Dalibor Zrinski</item>
    </izvorni_sadrzaj>
    <derivirana_varijabla naziv="DomainObject.Predmet.ProtuStrankaListFormatedWithAdress_1">
      <item>GRAFIČKI PROIZVODI d.o.o. za grafičke proizvode i usluge, Gajeva 3, 49243 Oroslavje zastupanog po punomoćniku Dalibor Zrinski</item>
    </derivirana_varijabla>
  </DomainObject.Predmet.ProtuStrankaListFormatedWithAdress>
  <DomainObject.Predmet.ProtuStrankaListFormatedWithAdressOIB>
    <izvorni_sadrzaj>
      <item>GRAFIČKI PROIZVODI d.o.o. za grafičke proizvode i usluge, OIB 80123169445, Gajeva 3, 49243 Oroslavje zastupanog po punomoćniku Dalibor Zrinski</item>
    </izvorni_sadrzaj>
    <derivirana_varijabla naziv="DomainObject.Predmet.ProtuStrankaListFormatedWithAdressOIB_1">
      <item>GRAFIČKI PROIZVODI d.o.o. za grafičke proizvode i usluge, OIB 80123169445, Gajeva 3, 49243 Oroslavje zastupanog po punomoćniku Dalibor Zrinski</item>
    </derivirana_varijabla>
  </DomainObject.Predmet.ProtuStrankaListFormatedWithAdressOIB>
  <DomainObject.Predmet.ProtuStrankaListNazivFormated>
    <izvorni_sadrzaj>
      <item>GRAFIČKI PROIZVODI d.o.o. za grafičke proizvode i usluge</item>
    </izvorni_sadrzaj>
    <derivirana_varijabla naziv="DomainObject.Predmet.ProtuStrankaListNazivFormated_1">
      <item>GRAFIČKI PROIZVODI d.o.o. za grafičke proizvode i usluge</item>
    </derivirana_varijabla>
  </DomainObject.Predmet.ProtuStrankaListNazivFormated>
  <DomainObject.Predmet.ProtuStrankaListNazivFormatedOIB>
    <izvorni_sadrzaj>
      <item>GRAFIČKI PROIZVODI d.o.o. za grafičke proizvode i usluge, OIB 80123169445</item>
    </izvorni_sadrzaj>
    <derivirana_varijabla naziv="DomainObject.Predmet.ProtuStrankaListNazivFormatedOIB_1">
      <item>GRAFIČKI PROIZVODI d.o.o. za grafičke proizvode i usluge, OIB 80123169445</item>
    </derivirana_varijabla>
  </DomainObject.Predmet.ProtuStrankaListNazivFormatedOIB>
  <DomainObject.Predmet.OstaliListFormated>
    <izvorni_sadrzaj>
      <item>Dalibor Zrinski punomoćnik sudionika u postupku GRAFIČKI PROIZVODI d.o.o. za grafičke proizvode i usluge</item>
    </izvorni_sadrzaj>
    <derivirana_varijabla naziv="DomainObject.Predmet.OstaliListFormated_1">
      <item>Dalibor Zrinski punomoćnik sudionika u postupku GRAFIČKI PROIZVODI d.o.o. za grafičke proizvode i usluge</item>
    </derivirana_varijabla>
  </DomainObject.Predmet.OstaliListFormated>
  <DomainObject.Predmet.OstaliListFormatedOIB>
    <izvorni_sadrzaj>
      <item>Dalibor Zrinski, OIB 39003491845 punomoćnik sudionika u postupku GRAFIČKI PROIZVODI d.o.o. za grafičke proizvode i usluge</item>
    </izvorni_sadrzaj>
    <derivirana_varijabla naziv="DomainObject.Predmet.OstaliListFormatedOIB_1">
      <item>Dalibor Zrinski, OIB 39003491845 punomoćnik sudionika u postupku GRAFIČKI PROIZVODI d.o.o. za grafičke proizvode i usluge</item>
    </derivirana_varijabla>
  </DomainObject.Predmet.OstaliListFormatedOIB>
  <DomainObject.Predmet.OstaliListFormatedWithAdress>
    <izvorni_sadrzaj>
      <item>Dalibor Zrinski, Strmečka 6, 49240 Stubičke Toplice punomoćnik sudionika u postupku GRAFIČKI PROIZVODI d.o.o. za grafičke proizvode i usluge</item>
    </izvorni_sadrzaj>
    <derivirana_varijabla naziv="DomainObject.Predmet.OstaliListFormatedWithAdress_1">
      <item>Dalibor Zrinski, Strmečka 6, 49240 Stubičke Toplice punomoćnik sudionika u postupku GRAFIČKI PROIZVODI d.o.o. za grafičke proizvode i usluge</item>
    </derivirana_varijabla>
  </DomainObject.Predmet.OstaliListFormatedWithAdress>
  <DomainObject.Predmet.OstaliListFormatedWithAdressOIB>
    <izvorni_sadrzaj>
      <item>Dalibor Zrinski, OIB 39003491845, Strmečka 6, 49240 Stubičke Toplice punomoćnik sudionika u postupku GRAFIČKI PROIZVODI d.o.o. za grafičke proizvode i usluge</item>
    </izvorni_sadrzaj>
    <derivirana_varijabla naziv="DomainObject.Predmet.OstaliListFormatedWithAdressOIB_1">
      <item>Dalibor Zrinski, OIB 39003491845, Strmečka 6, 49240 Stubičke Toplice punomoćnik sudionika u postupku GRAFIČKI PROIZVODI d.o.o. za grafičke proizvode i usluge</item>
    </derivirana_varijabla>
  </DomainObject.Predmet.OstaliListFormatedWithAdressOIB>
  <DomainObject.Predmet.OstaliListNazivFormated>
    <izvorni_sadrzaj>
      <item>Dalibor Zrinski</item>
    </izvorni_sadrzaj>
    <derivirana_varijabla naziv="DomainObject.Predmet.OstaliListNazivFormated_1">
      <item>Dalibor Zrinski</item>
    </derivirana_varijabla>
  </DomainObject.Predmet.OstaliListNazivFormated>
  <DomainObject.Predmet.OstaliListNazivFormatedOIB>
    <izvorni_sadrzaj>
      <item>Dalibor Zrinski, OIB 39003491845</item>
    </izvorni_sadrzaj>
    <derivirana_varijabla naziv="DomainObject.Predmet.OstaliListNazivFormatedOIB_1">
      <item>Dalibor Zrinski, OIB 39003491845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PROIZVODI d.o.o. za grafičke proizvode i usluge</izvorni_sadrzaj>
    <derivirana_varijabla naziv="DomainObject.Predmet.ProtustrankaIDrugi_1">GRAFIČKI PROIZVODI d.o.o. za grafičke proizvode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GRAFIČKI PROIZVODI d.o.o. za grafičke proizvode i usluge, OIB 80123169445, Gajeva 3, 49243 Oroslavje</izvorni_sadrzaj>
    <derivirana_varijabla naziv="DomainObject.Predmet.ProtustrankaIDrugiAdressOIB_1">GRAFIČKI PROIZVODI d.o.o. za grafičke proizvode i usluge, OIB 80123169445, Gajeva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PROIZVODI d.o.o. za grafičke proizvode i usluge</item>
      <item>Dalibor Zrinski</item>
    </izvorni_sadrzaj>
    <derivirana_varijabla naziv="DomainObject.Predmet.SudioniciListNaziv_1">
      <item>FINA Regionalni centar Zagreb</item>
      <item>GRAFIČKI PROIZVODI d.o.o. za grafičke proizvode i usluge</item>
      <item>Dalibor Zrinski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izvorni_sadrzaj>
    <derivirana_varijabla naziv="DomainObject.Predmet.SudioniciListAdressOIB_1"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80123169445</item>
      <item>, OIB 39003491845</item>
    </izvorni_sadrzaj>
    <derivirana_varijabla naziv="DomainObject.Predmet.SudioniciListNazivOIB_1">
      <item>, OIB 85821130368</item>
      <item>, OIB 80123169445</item>
      <item>, OIB 39003491845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552</properties:Words>
  <properties:Characters>2899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2018-02-01T13:29:00Z</dcterms:created>
  <dc:creator>Korisnik</dc:creator>
  <cp:lastModifiedBy>Draženka Prpić</cp:lastModifiedBy>
  <cp:lastPrinted>2018-02-01T13:31:00Z</cp:lastPrinted>
  <dcterms:modified xmlns:xsi="http://www.w3.org/2001/XMLSchema-instance" xsi:type="dcterms:W3CDTF">2018-02-01T13:31:00Z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