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79D5B" w14:paraId="34E4C097" w:rsidRDefault="00393F7B" w:rsidP="00393F7B" w:rsidR="00393F7B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46BD3C58" w:rsidRDefault="00393F7B" w:rsidP="00393F7B" w:rsidR="00393F7B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64C0CD7D" w:rsidRDefault="00393F7B" w:rsidP="00393F7B" w:rsidR="00393F7B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5398263A" w:rsidRDefault="00393F7B" w:rsidP="00393F7B" w:rsidR="00393F7B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St-935/2016</w:t>
      </w:r>
    </w:p>
    <w:p w14:textId="77777777" w14:paraId="0EFF558A" w:rsidRDefault="00393F7B" w:rsidP="00393F7B" w:rsidR="00393F7B">
      <w:pPr>
        <w:rPr>
          <w:sz w:val="22"/>
          <w:szCs w:val="22"/>
        </w:rPr>
      </w:pPr>
    </w:p>
    <w:p w14:textId="77777777" w14:paraId="74815A22" w:rsidRDefault="00393F7B" w:rsidP="00393F7B" w:rsidR="00393F7B">
      <w:pPr>
        <w:rPr>
          <w:sz w:val="22"/>
          <w:szCs w:val="22"/>
        </w:rPr>
      </w:pPr>
    </w:p>
    <w:p w14:textId="77777777" w14:paraId="216BC3BD" w:rsidRDefault="00393F7B" w:rsidP="00393F7B" w:rsidR="00393F7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HOSTEL SUPETAR j.d.o.o., Zagreb, </w:t>
      </w:r>
      <w:proofErr w:type="spellStart"/>
      <w:r>
        <w:rPr>
          <w:sz w:val="22"/>
          <w:szCs w:val="22"/>
        </w:rPr>
        <w:t>Kvaternikov</w:t>
      </w:r>
      <w:proofErr w:type="spellEnd"/>
      <w:r>
        <w:rPr>
          <w:sz w:val="22"/>
          <w:szCs w:val="22"/>
        </w:rPr>
        <w:t xml:space="preserve"> trg 12, OIB 42585891194, temeljem odredbe članka 430. Stečajnog zakona (N. N. br. 71/15), dana 25. veljače 2016.g.   </w:t>
      </w:r>
    </w:p>
    <w:p w14:textId="77777777" w14:paraId="3E40E707" w:rsidRDefault="00393F7B" w:rsidP="00393F7B" w:rsidR="00393F7B">
      <w:pPr>
        <w:jc w:val="both"/>
        <w:rPr>
          <w:sz w:val="22"/>
          <w:szCs w:val="22"/>
        </w:rPr>
      </w:pPr>
    </w:p>
    <w:p w14:textId="77777777" w14:paraId="5AEBC850" w:rsidRDefault="00393F7B" w:rsidP="00393F7B" w:rsidR="00393F7B">
      <w:pPr>
        <w:jc w:val="both"/>
        <w:rPr>
          <w:sz w:val="22"/>
          <w:szCs w:val="22"/>
        </w:rPr>
      </w:pPr>
    </w:p>
    <w:p w14:textId="77777777" w14:paraId="22709DED" w:rsidRDefault="00393F7B" w:rsidP="00393F7B" w:rsidR="00393F7B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5567400C" w:rsidRDefault="00393F7B" w:rsidP="00393F7B" w:rsidR="00393F7B">
      <w:pPr>
        <w:jc w:val="center"/>
        <w:rPr>
          <w:sz w:val="22"/>
          <w:szCs w:val="22"/>
        </w:rPr>
      </w:pPr>
    </w:p>
    <w:p w14:textId="77777777" w14:paraId="7510F9FA" w:rsidRDefault="00393F7B" w:rsidP="00393F7B" w:rsidR="00393F7B">
      <w:pPr>
        <w:rPr>
          <w:b/>
          <w:sz w:val="22"/>
          <w:szCs w:val="22"/>
        </w:rPr>
      </w:pPr>
    </w:p>
    <w:p w14:textId="77777777" w14:paraId="2752E20F" w:rsidRDefault="00393F7B" w:rsidP="00393F7B" w:rsidR="00393F7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HOSTEL SUPETAR j.d.o.o., Zagreb, </w:t>
      </w:r>
      <w:proofErr w:type="spellStart"/>
      <w:r>
        <w:rPr>
          <w:sz w:val="22"/>
          <w:szCs w:val="22"/>
        </w:rPr>
        <w:t>Kvaternikov</w:t>
      </w:r>
      <w:proofErr w:type="spellEnd"/>
      <w:r>
        <w:rPr>
          <w:sz w:val="22"/>
          <w:szCs w:val="22"/>
        </w:rPr>
        <w:t xml:space="preserve"> trg 12, OIB 42585891194.</w:t>
      </w:r>
    </w:p>
    <w:p w14:textId="77777777" w14:paraId="31B7250E" w:rsidRDefault="00393F7B" w:rsidP="00393F7B" w:rsidR="00393F7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8.536,22 kn. </w:t>
      </w:r>
    </w:p>
    <w:p w14:textId="77777777" w14:paraId="5A154820" w:rsidRDefault="00393F7B" w:rsidP="00393F7B" w:rsidR="00393F7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7D7CDCBF" w:rsidRDefault="00393F7B" w:rsidP="00393F7B" w:rsidR="00393F7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3A2D8585" w:rsidRDefault="00393F7B" w:rsidP="00393F7B" w:rsidR="00393F7B">
      <w:pPr>
        <w:ind w:firstLine="708"/>
        <w:jc w:val="both"/>
        <w:rPr>
          <w:sz w:val="22"/>
          <w:szCs w:val="22"/>
        </w:rPr>
      </w:pPr>
    </w:p>
    <w:p w14:textId="77777777" w14:paraId="7F681C00" w:rsidRDefault="00393F7B" w:rsidP="00393F7B" w:rsidR="00393F7B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5807204A" w:rsidRDefault="00393F7B" w:rsidP="00393F7B" w:rsidR="00393F7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246E8D21" w:rsidRDefault="00393F7B" w:rsidP="00393F7B" w:rsidR="00393F7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4028E116" w:rsidRDefault="00393F7B" w:rsidP="00393F7B" w:rsidR="00393F7B">
      <w:pPr>
        <w:jc w:val="both"/>
        <w:rPr>
          <w:sz w:val="22"/>
          <w:szCs w:val="22"/>
        </w:rPr>
      </w:pPr>
    </w:p>
    <w:p w14:textId="77777777" w14:paraId="7B4FE85F" w:rsidRDefault="00393F7B" w:rsidP="00393F7B" w:rsidR="00393F7B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25. veljače 2016.g.  </w:t>
      </w:r>
    </w:p>
    <w:p w14:textId="77777777" w14:paraId="43928D7B" w:rsidRDefault="00393F7B" w:rsidP="00393F7B" w:rsidR="00393F7B">
      <w:pPr>
        <w:jc w:val="center"/>
        <w:rPr>
          <w:sz w:val="22"/>
          <w:szCs w:val="22"/>
        </w:rPr>
      </w:pPr>
    </w:p>
    <w:p w14:textId="77777777" w14:paraId="684A8305" w:rsidRDefault="00393F7B" w:rsidP="00393F7B" w:rsidR="00393F7B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0D9140C5" w:rsidRDefault="00393F7B" w:rsidP="00393F7B" w:rsidR="00393F7B">
      <w:pPr>
        <w:ind w:firstLine="708" w:left="5664"/>
        <w:jc w:val="both"/>
        <w:rPr>
          <w:sz w:val="22"/>
          <w:szCs w:val="22"/>
        </w:rPr>
      </w:pPr>
    </w:p>
    <w:p w14:textId="77777777" w14:paraId="186E72E7" w:rsidRDefault="00393F7B" w:rsidP="00393F7B" w:rsidR="00393F7B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603AB745" w:rsidRDefault="00393F7B" w:rsidP="00393F7B" w:rsidR="00393F7B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4795CA7A" w:rsidRDefault="00393F7B" w:rsidP="00393F7B" w:rsidR="00393F7B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58858030" w:rsidRDefault="00393F7B" w:rsidP="00393F7B" w:rsidR="00393F7B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1493916C" w:rsidRDefault="00393F7B" w:rsidP="00393F7B" w:rsidR="00393F7B">
      <w:pPr>
        <w:jc w:val="center"/>
        <w:rPr>
          <w:sz w:val="22"/>
          <w:szCs w:val="22"/>
        </w:rPr>
      </w:pPr>
    </w:p>
    <w:p w14:textId="77777777" w14:paraId="7C3EA9DB" w:rsidRDefault="00393F7B" w:rsidP="00393F7B" w:rsidR="00393F7B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0B073DA8" w:rsidRDefault="00393F7B" w:rsidP="00393F7B" w:rsidR="00393F7B">
      <w:pPr>
        <w:tabs>
          <w:tab w:pos="709" w:val="left"/>
        </w:tabs>
        <w:rPr>
          <w:sz w:val="22"/>
          <w:szCs w:val="22"/>
        </w:rPr>
      </w:pPr>
    </w:p>
    <w:p w14:textId="77777777" w14:paraId="2FD51CB1" w:rsidRDefault="00393F7B" w:rsidP="00393F7B" w:rsidR="00393F7B">
      <w:pPr>
        <w:tabs>
          <w:tab w:pos="709" w:val="left"/>
        </w:tabs>
        <w:rPr>
          <w:sz w:val="22"/>
          <w:szCs w:val="22"/>
        </w:rPr>
      </w:pPr>
    </w:p>
    <w:p w14:textId="77777777" w14:paraId="1DBA70CB" w:rsidRDefault="00393F7B" w:rsidP="00393F7B" w:rsidR="00393F7B">
      <w:pPr>
        <w:tabs>
          <w:tab w:pos="709" w:val="left"/>
        </w:tabs>
        <w:rPr>
          <w:sz w:val="22"/>
          <w:szCs w:val="22"/>
        </w:rPr>
      </w:pPr>
    </w:p>
    <w:p w14:textId="0EAC051E" w14:paraId="0EAC051E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93F7B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93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93F7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93F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3F7B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93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93F7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93F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3F7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642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St-935/2016</izvorni_sadrzaj>
    <derivirana_varijabla naziv="DomainObject.Predmet.OznakaBroj_1">St-935/2016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HOSTEL SUPETAR j.d.o.o.</izvorni_sadrzaj>
    <derivirana_varijabla naziv="DomainObject.Predmet.ProtustrankaFormated_1">  HOSTEL SUPETAR j.d.o.o.</derivirana_varijabla>
  </DomainObject.Predmet.ProtustrankaFormated>
  <DomainObject.Predmet.ProtustrankaFormatedOIB>
    <izvorni_sadrzaj>  HOSTEL SUPETAR j.d.o.o., OIB 42585891194</izvorni_sadrzaj>
    <derivirana_varijabla naziv="DomainObject.Predmet.ProtustrankaFormatedOIB_1">  HOSTEL SUPETAR j.d.o.o., OIB 42585891194</derivirana_varijabla>
  </DomainObject.Predmet.ProtustrankaFormatedOIB>
  <DomainObject.Predmet.ProtustrankaFormatedWithAdress>
    <izvorni_sadrzaj> HOSTEL SUPETAR j.d.o.o., Kvaternikov trg 12, 10000 Zagreb</izvorni_sadrzaj>
    <derivirana_varijabla naziv="DomainObject.Predmet.ProtustrankaFormatedWithAdress_1"> HOSTEL SUPETAR j.d.o.o., Kvaternikov trg 12, 10000 Zagreb</derivirana_varijabla>
  </DomainObject.Predmet.ProtustrankaFormatedWithAdress>
  <DomainObject.Predmet.ProtustrankaFormatedWithAdressOIB>
    <izvorni_sadrzaj> HOSTEL SUPETAR j.d.o.o., OIB 42585891194, Kvaternikov trg 12, 10000 Zagreb</izvorni_sadrzaj>
    <derivirana_varijabla naziv="DomainObject.Predmet.ProtustrankaFormatedWithAdressOIB_1"> HOSTEL SUPETAR j.d.o.o., OIB 42585891194, Kvaternikov trg 12, 10000 Zagreb</derivirana_varijabla>
  </DomainObject.Predmet.ProtustrankaFormatedWithAdressOIB>
  <DomainObject.Predmet.ProtustrankaWithAdress>
    <izvorni_sadrzaj>HOSTEL SUPETAR j.d.o.o. Kvaternikov trg 12, 10000 Zagreb</izvorni_sadrzaj>
    <derivirana_varijabla naziv="DomainObject.Predmet.ProtustrankaWithAdress_1">HOSTEL SUPETAR j.d.o.o. Kvaternikov trg 12, 10000 Zagreb</derivirana_varijabla>
  </DomainObject.Predmet.ProtustrankaWithAdress>
  <DomainObject.Predmet.ProtustrankaWithAdressOIB>
    <izvorni_sadrzaj>HOSTEL SUPETAR j.d.o.o., OIB 42585891194, Kvaternikov trg 12, 10000 Zagreb</izvorni_sadrzaj>
    <derivirana_varijabla naziv="DomainObject.Predmet.ProtustrankaWithAdressOIB_1">HOSTEL SUPETAR j.d.o.o., OIB 42585891194, Kvaternikov trg 12, 10000 Zagreb</derivirana_varijabla>
  </DomainObject.Predmet.ProtustrankaWithAdressOIB>
  <DomainObject.Predmet.ProtustrankaNazivFormated>
    <izvorni_sadrzaj>HOSTEL SUPETAR j.d.o.o.</izvorni_sadrzaj>
    <derivirana_varijabla naziv="DomainObject.Predmet.ProtustrankaNazivFormated_1">HOSTEL SUPETAR j.d.o.o.</derivirana_varijabla>
  </DomainObject.Predmet.ProtustrankaNazivFormated>
  <DomainObject.Predmet.ProtustrankaNazivFormatedOIB>
    <izvorni_sadrzaj>HOSTEL SUPETAR j.d.o.o., OIB 42585891194</izvorni_sadrzaj>
    <derivirana_varijabla naziv="DomainObject.Predmet.ProtustrankaNazivFormatedOIB_1">HOSTEL SUPETAR j.d.o.o., OIB 42585891194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HOSTEL SUPETAR j.d.o.o.</item>
    </izvorni_sadrzaj>
    <derivirana_varijabla naziv="DomainObject.Predmet.ProtuStrankaListFormated_1">
      <item>HOSTEL SUPETAR j.d.o.o.</item>
    </derivirana_varijabla>
  </DomainObject.Predmet.ProtuStrankaListFormated>
  <DomainObject.Predmet.ProtuStrankaListFormatedOIB>
    <izvorni_sadrzaj>
      <item>HOSTEL SUPETAR j.d.o.o., OIB 42585891194</item>
    </izvorni_sadrzaj>
    <derivirana_varijabla naziv="DomainObject.Predmet.ProtuStrankaListFormatedOIB_1">
      <item>HOSTEL SUPETAR j.d.o.o., OIB 42585891194</item>
    </derivirana_varijabla>
  </DomainObject.Predmet.ProtuStrankaListFormatedOIB>
  <DomainObject.Predmet.ProtuStrankaListFormatedWithAdress>
    <izvorni_sadrzaj>
      <item>HOSTEL SUPETAR j.d.o.o., Kvaternikov trg 12, 10000 Zagreb</item>
    </izvorni_sadrzaj>
    <derivirana_varijabla naziv="DomainObject.Predmet.ProtuStrankaListFormatedWithAdress_1">
      <item>HOSTEL SUPETAR j.d.o.o., Kvaternikov trg 12, 10000 Zagreb</item>
    </derivirana_varijabla>
  </DomainObject.Predmet.ProtuStrankaListFormatedWithAdress>
  <DomainObject.Predmet.ProtuStrankaListFormatedWithAdressOIB>
    <izvorni_sadrzaj>
      <item>HOSTEL SUPETAR j.d.o.o., OIB 42585891194, Kvaternikov trg 12, 10000 Zagreb</item>
    </izvorni_sadrzaj>
    <derivirana_varijabla naziv="DomainObject.Predmet.ProtuStrankaListFormatedWithAdressOIB_1">
      <item>HOSTEL SUPETAR j.d.o.o., OIB 42585891194, Kvaternikov trg 12, 10000 Zagreb</item>
    </derivirana_varijabla>
  </DomainObject.Predmet.ProtuStrankaListFormatedWithAdressOIB>
  <DomainObject.Predmet.ProtuStrankaListNazivFormated>
    <izvorni_sadrzaj>
      <item>HOSTEL SUPETAR j.d.o.o.</item>
    </izvorni_sadrzaj>
    <derivirana_varijabla naziv="DomainObject.Predmet.ProtuStrankaListNazivFormated_1">
      <item>HOSTEL SUPETAR j.d.o.o.</item>
    </derivirana_varijabla>
  </DomainObject.Predmet.ProtuStrankaListNazivFormated>
  <DomainObject.Predmet.ProtuStrankaListNazivFormatedOIB>
    <izvorni_sadrzaj>
      <item>HOSTEL SUPETAR j.d.o.o., OIB 42585891194</item>
    </izvorni_sadrzaj>
    <derivirana_varijabla naziv="DomainObject.Predmet.ProtuStrankaListNazivFormatedOIB_1">
      <item>HOSTEL SUPETAR j.d.o.o., OIB 42585891194</item>
    </derivirana_varijabla>
  </DomainObject.Predmet.ProtuStrankaListNazivFormatedOIB>
  <DomainObject.Predmet.OstaliListFormated>
    <izvorni_sadrzaj>
      <item>Carmen Višak</item>
      <item>HRVATSKI ZAVOD ZA MIROVINSKO OSIGURANJE</item>
    </izvorni_sadrzaj>
    <derivirana_varijabla naziv="DomainObject.Predmet.OstaliListFormated_1">
      <item>Carmen Višak</item>
      <item>HRVATSKI ZAVOD ZA MIROVINSKO OSIGURANJE</item>
    </derivirana_varijabla>
  </DomainObject.Predmet.OstaliListFormated>
  <DomainObject.Predmet.OstaliListFormatedOIB>
    <izvorni_sadrzaj>
      <item>Carmen Višak, OIB 00621804866</item>
      <item>HRVATSKI ZAVOD ZA MIROVINSKO OSIGURANJE, OIB 84397956623</item>
    </izvorni_sadrzaj>
    <derivirana_varijabla naziv="DomainObject.Predmet.OstaliListFormatedOIB_1">
      <item>Carmen Višak, OIB 00621804866</item>
      <item>HRVATSKI ZAVOD ZA MIROVINSKO OSIGURANJE, OIB 84397956623</item>
    </derivirana_varijabla>
  </DomainObject.Predmet.OstaliListFormatedOIB>
  <DomainObject.Predmet.OstaliListFormatedWithAdress>
    <izvorni_sadrzaj>
      <item>Carmen Višak, Ivana Gorana Kovačića 13, 21400 Supetar</item>
      <item>HRVATSKI ZAVOD ZA MIROVINSKO OSIGURANJE, Trpimirova 4, 10000 Zagreb</item>
    </izvorni_sadrzaj>
    <derivirana_varijabla naziv="DomainObject.Predmet.OstaliListFormatedWithAdress_1">
      <item>Carmen Višak, Ivana Gorana Kovačića 13, 21400 Supetar</item>
      <item>HRVATSKI ZAVOD ZA MIROVINSKO OSIGURANJE, Trpimirova 4, 10000 Zagreb</item>
    </derivirana_varijabla>
  </DomainObject.Predmet.OstaliListFormatedWithAdress>
  <DomainObject.Predmet.OstaliListFormatedWithAdressOIB>
    <izvorni_sadrzaj>
      <item>Carmen Višak, OIB 00621804866, Ivana Gorana Kovačića 13, 21400 Supetar</item>
      <item>HRVATSKI ZAVOD ZA MIROVINSKO OSIGURANJE, OIB 84397956623, Trpimirova 4, 10000 Zagreb</item>
    </izvorni_sadrzaj>
    <derivirana_varijabla naziv="DomainObject.Predmet.OstaliListFormatedWithAdressOIB_1">
      <item>Carmen Višak, OIB 00621804866, Ivana Gorana Kovačića 13, 21400 Supetar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Carmen Višak</item>
      <item>HRVATSKI ZAVOD ZA MIROVINSKO OSIGURANJE</item>
    </izvorni_sadrzaj>
    <derivirana_varijabla naziv="DomainObject.Predmet.OstaliListNazivFormated_1">
      <item>Carmen Višak</item>
      <item>HRVATSKI ZAVOD ZA MIROVINSKO OSIGURANJE</item>
    </derivirana_varijabla>
  </DomainObject.Predmet.OstaliListNazivFormated>
  <DomainObject.Predmet.OstaliListNazivFormatedOIB>
    <izvorni_sadrzaj>
      <item>Carmen Višak, OIB 00621804866</item>
      <item>HRVATSKI ZAVOD ZA MIROVINSKO OSIGURANJE, OIB 84397956623</item>
    </izvorni_sadrzaj>
    <derivirana_varijabla naziv="DomainObject.Predmet.OstaliListNazivFormatedOIB_1">
      <item>Carmen Višak, OIB 00621804866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HOSTEL SUPETAR j.d.o.o.</izvorni_sadrzaj>
    <derivirana_varijabla naziv="DomainObject.Predmet.ProtustrankaIDrugi_1">HOSTEL SUPETAR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HOSTEL SUPETAR j.d.o.o., OIB 42585891194, Kvaternikov trg 12, 10000 Zagreb</izvorni_sadrzaj>
    <derivirana_varijabla naziv="DomainObject.Predmet.ProtustrankaIDrugiAdressOIB_1">HOSTEL SUPETAR j.d.o.o., OIB 42585891194, Kvaternikov trg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HOSTEL SUPETAR j.d.o.o.</item>
      <item>Carmen Višak</item>
      <item>HRVATSKI ZAVOD ZA MIROVINSKO OSIGURANJE</item>
    </izvorni_sadrzaj>
    <derivirana_varijabla naziv="DomainObject.Predmet.SudioniciListNaziv_1">
      <item>FINA Regionalni centar Zagreb</item>
      <item>HOSTEL SUPETAR j.d.o.o.</item>
      <item>Carmen Višak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HOSTEL SUPETAR j.d.o.o., OIB 42585891194, Kvaternikov trg 12,10000 Zagreb</item>
      <item>Carmen Višak, OIB 00621804866, Ivana Gorana Kovačića 13,21400 Supetar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HOSTEL SUPETAR j.d.o.o., OIB 42585891194, Kvaternikov trg 12,10000 Zagreb</item>
      <item>Carmen Višak, OIB 00621804866, Ivana Gorana Kovačića 13,21400 Supetar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42585891194</item>
      <item>, OIB 00621804866</item>
      <item>, OIB 84397956623</item>
    </izvorni_sadrzaj>
    <derivirana_varijabla naziv="DomainObject.Predmet.SudioniciListNazivOIB_1">
      <item>, OIB 85821130368</item>
      <item>, OIB 42585891194</item>
      <item>, OIB 00621804866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262</properties:Words>
  <properties:Characters>1433</properties:Characters>
  <properties:Lines>48</properties:Lines>
  <properties:Paragraphs>17</properties:Paragraphs>
  <properties:TotalTime>1</properties:TotalTime>
  <properties:ScaleCrop>false</properties:ScaleCrop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2016-02-25T08:50:00Z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