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fdb6" w14:paraId="baafdb6" w:rsidRDefault="008A4FBC" w:rsidP="001974CA" w:rsidR="001974CA">
      <w:pPr>
        <w15:collapsed w:val="false"/>
      </w:pPr>
      <w:bookmarkStart w:name="_GoBack" w:id="0"/>
      <w:bookmarkEnd w:id="0"/>
      <w:r>
        <w:t xml:space="preserve">         </w:t>
      </w:r>
      <w:r w:rsidR="0019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61ED8" w:rsidP="00152609" w:rsidR="00152609" w:rsidRPr="00EA7A7D">
      <w:r>
        <w:t xml:space="preserve">  </w:t>
      </w:r>
      <w:r w:rsidR="00152609" w:rsidRPr="00EA7A7D">
        <w:t xml:space="preserve">  </w:t>
      </w:r>
      <w:r w:rsidRPr="00EA7A7D">
        <w:t xml:space="preserve">Republika Hrvatska </w:t>
      </w:r>
    </w:p>
    <w:p w:rsidRDefault="00161ED8" w:rsidP="00152609" w:rsidR="00152609" w:rsidRPr="00EA7A7D">
      <w:r>
        <w:t>Trgovački s</w:t>
      </w:r>
      <w:r w:rsidRPr="00EA7A7D">
        <w:t xml:space="preserve">ud </w:t>
      </w:r>
      <w:r>
        <w:t>u</w:t>
      </w:r>
      <w:r w:rsidRPr="00EA7A7D">
        <w:t xml:space="preserve"> Zagrebu</w:t>
      </w:r>
    </w:p>
    <w:p w:rsidRDefault="00161ED8" w:rsidP="00152609" w:rsidR="00152609" w:rsidRPr="00832E83">
      <w:r>
        <w:t xml:space="preserve">  </w:t>
      </w:r>
      <w:r w:rsidR="00152609" w:rsidRPr="00EA7A7D">
        <w:t xml:space="preserve">Zagreb, </w:t>
      </w:r>
      <w:proofErr w:type="spellStart"/>
      <w:r w:rsidR="00152609" w:rsidRPr="00EA7A7D">
        <w:t>Amruševa</w:t>
      </w:r>
      <w:proofErr w:type="spellEnd"/>
      <w:r w:rsidR="00152609" w:rsidRPr="00EA7A7D">
        <w:t xml:space="preserve"> 2/II                                                           </w:t>
      </w:r>
      <w:r w:rsidR="00152609">
        <w:t xml:space="preserve">         </w:t>
      </w:r>
      <w:r w:rsidR="00152609">
        <w:tab/>
      </w:r>
      <w:r w:rsidR="00914179">
        <w:t xml:space="preserve">     </w:t>
      </w:r>
      <w:r w:rsidR="00152609" w:rsidRPr="00EA7A7D">
        <w:t>66</w:t>
      </w:r>
      <w:r w:rsidR="00152609" w:rsidRPr="00832E83">
        <w:t xml:space="preserve"> St-</w:t>
      </w:r>
      <w:r w:rsidR="008A4FBC">
        <w:t>621</w:t>
      </w:r>
      <w:r w:rsidR="00152609" w:rsidRPr="00832E83">
        <w:t>/</w:t>
      </w:r>
      <w:r w:rsidR="008A4FBC">
        <w:t>11</w:t>
      </w:r>
      <w:r w:rsidR="00914179">
        <w:t>-287</w:t>
      </w:r>
    </w:p>
    <w:p w:rsidRDefault="001974CA" w:rsidP="00335AF5" w:rsidR="001974CA" w:rsidRPr="00335AF5"/>
    <w:p w:rsidRDefault="001974CA" w:rsidP="00335AF5" w:rsidR="001974CA" w:rsidRPr="00335AF5">
      <w:pPr>
        <w:jc w:val="center"/>
      </w:pPr>
      <w:r w:rsidRPr="00335AF5">
        <w:t>R E P U B L I K A   H R V A T S K A</w:t>
      </w:r>
    </w:p>
    <w:p w:rsidRDefault="00A04249" w:rsidP="00210798" w:rsidR="00A04249">
      <w:pPr>
        <w:pStyle w:val="Podnaslov"/>
        <w:rPr>
          <w:rFonts w:hAnsi="Times New Roman" w:ascii="Times New Roman"/>
          <w:color w:val="auto"/>
          <w:szCs w:val="24"/>
        </w:rPr>
      </w:pPr>
    </w:p>
    <w:p w:rsidRDefault="00210798" w:rsidP="002437ED" w:rsidR="00210798" w:rsidRPr="001974CA">
      <w:pPr>
        <w:pStyle w:val="Podnaslov"/>
        <w:jc w:val="center"/>
        <w:rPr>
          <w:rFonts w:hAnsi="Times New Roman" w:ascii="Times New Roman"/>
          <w:b w:val="false"/>
          <w:color w:val="auto"/>
          <w:szCs w:val="24"/>
        </w:rPr>
      </w:pPr>
      <w:r w:rsidRPr="001974CA">
        <w:rPr>
          <w:rFonts w:hAnsi="Times New Roman" w:ascii="Times New Roman"/>
          <w:b w:val="false"/>
          <w:color w:val="auto"/>
          <w:szCs w:val="24"/>
        </w:rPr>
        <w:t>R J E Š E N J E</w:t>
      </w:r>
    </w:p>
    <w:p w:rsidRDefault="00210798" w:rsidP="00210798" w:rsidR="00210798" w:rsidRPr="0053451E">
      <w:pPr>
        <w:pStyle w:val="Podnaslov"/>
        <w:rPr>
          <w:rFonts w:hAnsi="Times New Roman" w:ascii="Times New Roman"/>
          <w:color w:val="auto"/>
          <w:szCs w:val="24"/>
        </w:rPr>
      </w:pPr>
    </w:p>
    <w:p w:rsidRDefault="00152609" w:rsidP="00210798" w:rsidR="00210798">
      <w:pPr>
        <w:pStyle w:val="Podnaslov"/>
        <w:ind w:firstLine="720"/>
        <w:rPr>
          <w:rFonts w:hAnsi="Times New Roman" w:ascii="Times New Roman"/>
          <w:b w:val="false"/>
          <w:color w:val="auto"/>
          <w:szCs w:val="24"/>
        </w:rPr>
      </w:pPr>
      <w:r w:rsidRPr="00152609">
        <w:rPr>
          <w:rFonts w:hAnsi="Times New Roman" w:ascii="Times New Roman"/>
          <w:b w:val="false"/>
          <w:color w:val="auto"/>
          <w:szCs w:val="24"/>
        </w:rPr>
        <w:t xml:space="preserve">Trgovački sud u Zagrebu, po sucu pojedincu Mislavu Kolakušiću kao stečajnom sucu u stečajnom postupku nad </w:t>
      </w:r>
      <w:r w:rsidR="008A4FBC" w:rsidRPr="008A4FBC">
        <w:rPr>
          <w:rFonts w:hAnsi="Times New Roman" w:ascii="Times New Roman"/>
          <w:b w:val="false"/>
          <w:color w:val="auto"/>
          <w:szCs w:val="24"/>
        </w:rPr>
        <w:t xml:space="preserve">B.A.B.-GRUPA d.o.o. u stečaju, Vrbovec, </w:t>
      </w:r>
      <w:proofErr w:type="spellStart"/>
      <w:r w:rsidR="008A4FBC" w:rsidRPr="008A4FBC">
        <w:rPr>
          <w:rFonts w:hAnsi="Times New Roman" w:ascii="Times New Roman"/>
          <w:b w:val="false"/>
          <w:color w:val="auto"/>
          <w:szCs w:val="24"/>
        </w:rPr>
        <w:t>Gradečka</w:t>
      </w:r>
      <w:proofErr w:type="spellEnd"/>
      <w:r w:rsidR="008A4FBC" w:rsidRPr="008A4FBC">
        <w:rPr>
          <w:rFonts w:hAnsi="Times New Roman" w:ascii="Times New Roman"/>
          <w:b w:val="false"/>
          <w:color w:val="auto"/>
          <w:szCs w:val="24"/>
        </w:rPr>
        <w:t xml:space="preserve"> 35, </w:t>
      </w:r>
      <w:proofErr w:type="spellStart"/>
      <w:r w:rsidR="008A4FBC" w:rsidRPr="008A4FBC">
        <w:rPr>
          <w:rFonts w:hAnsi="Times New Roman" w:ascii="Times New Roman"/>
          <w:b w:val="false"/>
          <w:color w:val="auto"/>
          <w:szCs w:val="24"/>
        </w:rPr>
        <w:t>MBS</w:t>
      </w:r>
      <w:proofErr w:type="spellEnd"/>
      <w:r w:rsidR="008A4FBC" w:rsidRPr="008A4FBC">
        <w:rPr>
          <w:rFonts w:hAnsi="Times New Roman" w:ascii="Times New Roman"/>
          <w:b w:val="false"/>
          <w:color w:val="auto"/>
          <w:szCs w:val="24"/>
        </w:rPr>
        <w:t>: 080576357, OIB: 35042169823</w:t>
      </w:r>
      <w:r w:rsidR="00C46A17">
        <w:rPr>
          <w:rFonts w:hAnsi="Times New Roman" w:ascii="Times New Roman"/>
          <w:b w:val="false"/>
          <w:color w:val="auto"/>
          <w:szCs w:val="24"/>
        </w:rPr>
        <w:t xml:space="preserve">, </w:t>
      </w:r>
      <w:r w:rsidR="008A4FBC">
        <w:rPr>
          <w:rFonts w:hAnsi="Times New Roman" w:ascii="Times New Roman"/>
          <w:b w:val="false"/>
          <w:color w:val="auto"/>
          <w:szCs w:val="24"/>
        </w:rPr>
        <w:t>7</w:t>
      </w:r>
      <w:r w:rsidR="00C46A17" w:rsidRPr="00C46A17">
        <w:rPr>
          <w:rFonts w:hAnsi="Times New Roman" w:ascii="Times New Roman"/>
          <w:b w:val="false"/>
          <w:color w:val="auto"/>
          <w:szCs w:val="24"/>
        </w:rPr>
        <w:t xml:space="preserve">. </w:t>
      </w:r>
      <w:r w:rsidR="008A4FBC">
        <w:rPr>
          <w:rFonts w:hAnsi="Times New Roman" w:ascii="Times New Roman"/>
          <w:b w:val="false"/>
          <w:color w:val="auto"/>
          <w:szCs w:val="24"/>
        </w:rPr>
        <w:t>siječnja</w:t>
      </w:r>
      <w:r w:rsidR="00C46A17" w:rsidRPr="00C46A17">
        <w:rPr>
          <w:rFonts w:hAnsi="Times New Roman" w:ascii="Times New Roman"/>
          <w:b w:val="false"/>
          <w:color w:val="auto"/>
          <w:szCs w:val="24"/>
        </w:rPr>
        <w:t xml:space="preserve"> 201</w:t>
      </w:r>
      <w:r w:rsidR="008A4FBC">
        <w:rPr>
          <w:rFonts w:hAnsi="Times New Roman" w:ascii="Times New Roman"/>
          <w:b w:val="false"/>
          <w:color w:val="auto"/>
          <w:szCs w:val="24"/>
        </w:rPr>
        <w:t>6</w:t>
      </w:r>
      <w:r w:rsidR="00C46A17" w:rsidRPr="00C46A17">
        <w:rPr>
          <w:rFonts w:hAnsi="Times New Roman" w:ascii="Times New Roman"/>
          <w:b w:val="false"/>
          <w:color w:val="auto"/>
          <w:szCs w:val="24"/>
        </w:rPr>
        <w:t>.</w:t>
      </w:r>
      <w:r>
        <w:rPr>
          <w:rFonts w:hAnsi="Times New Roman" w:ascii="Times New Roman"/>
          <w:b w:val="false"/>
          <w:color w:val="auto"/>
          <w:szCs w:val="24"/>
        </w:rPr>
        <w:t xml:space="preserve">, </w:t>
      </w:r>
    </w:p>
    <w:p w:rsidRDefault="00210798" w:rsidP="00210798" w:rsidR="00210798">
      <w:pPr>
        <w:pStyle w:val="Podnaslov"/>
        <w:ind w:firstLine="720"/>
        <w:rPr>
          <w:rFonts w:hAnsi="Times New Roman" w:ascii="Times New Roman"/>
          <w:b w:val="false"/>
          <w:color w:val="auto"/>
          <w:szCs w:val="24"/>
        </w:rPr>
      </w:pPr>
    </w:p>
    <w:p w:rsidRDefault="00210798" w:rsidP="002437ED" w:rsidR="00210798" w:rsidRPr="001974CA">
      <w:pPr>
        <w:pStyle w:val="Podnaslov"/>
        <w:jc w:val="center"/>
        <w:rPr>
          <w:rFonts w:hAnsi="Times New Roman" w:ascii="Times New Roman"/>
          <w:b w:val="false"/>
          <w:color w:val="auto"/>
          <w:szCs w:val="24"/>
        </w:rPr>
      </w:pPr>
      <w:r w:rsidRPr="001974CA">
        <w:rPr>
          <w:rFonts w:hAnsi="Times New Roman" w:ascii="Times New Roman"/>
          <w:b w:val="false"/>
          <w:color w:val="auto"/>
          <w:szCs w:val="24"/>
        </w:rPr>
        <w:t>r i j e š i o   j e</w:t>
      </w:r>
    </w:p>
    <w:p w:rsidRDefault="00210798" w:rsidR="00210798"/>
    <w:p w:rsidRDefault="00210798" w:rsidP="008A4FBC" w:rsidR="008A4FBC">
      <w:pPr>
        <w:pStyle w:val="Odlomakpopisa"/>
        <w:numPr>
          <w:ilvl w:val="0"/>
          <w:numId w:val="1"/>
        </w:numPr>
      </w:pPr>
      <w:r>
        <w:t>Daje se suglasnost na završnu diobu u stečajnom postupku nad dužnikom</w:t>
      </w:r>
    </w:p>
    <w:p w:rsidRDefault="008A4FBC" w:rsidP="008A4FBC" w:rsidR="00210798">
      <w:pPr>
        <w:pStyle w:val="Odlomakpopisa"/>
        <w:ind w:left="1065"/>
      </w:pPr>
      <w:r w:rsidRPr="008A4FBC">
        <w:t xml:space="preserve">B.A.B.-GRUPA d.o.o. u stečaju, Vrbovec, </w:t>
      </w:r>
      <w:proofErr w:type="spellStart"/>
      <w:r w:rsidRPr="008A4FBC">
        <w:t>Gradečka</w:t>
      </w:r>
      <w:proofErr w:type="spellEnd"/>
      <w:r w:rsidRPr="008A4FBC">
        <w:t xml:space="preserve"> 35, </w:t>
      </w:r>
      <w:proofErr w:type="spellStart"/>
      <w:r w:rsidRPr="008A4FBC">
        <w:t>MBS</w:t>
      </w:r>
      <w:proofErr w:type="spellEnd"/>
      <w:r w:rsidRPr="008A4FBC">
        <w:t>: 080576357, OIB: 35042169823</w:t>
      </w:r>
      <w:r w:rsidR="00147075">
        <w:t>.</w:t>
      </w:r>
    </w:p>
    <w:p w:rsidRDefault="00AD2D7D" w:rsidP="00210798" w:rsidR="00F37400">
      <w:pPr>
        <w:numPr>
          <w:ilvl w:val="0"/>
          <w:numId w:val="1"/>
        </w:numPr>
      </w:pPr>
      <w:r>
        <w:t>Određuje se završno ročište vjer</w:t>
      </w:r>
      <w:r w:rsidR="00210798">
        <w:t>ovnik</w:t>
      </w:r>
      <w:r w:rsidR="002437ED">
        <w:t>a</w:t>
      </w:r>
      <w:r w:rsidR="00210798">
        <w:t xml:space="preserve"> za dan </w:t>
      </w:r>
    </w:p>
    <w:p w:rsidRDefault="008A4FBC" w:rsidP="00F37400" w:rsidR="00F37400" w:rsidRPr="001974CA">
      <w:pPr>
        <w:ind w:left="360"/>
        <w:jc w:val="center"/>
      </w:pPr>
      <w:r>
        <w:t>16</w:t>
      </w:r>
      <w:r w:rsidR="00147075" w:rsidRPr="001974CA">
        <w:t xml:space="preserve">. </w:t>
      </w:r>
      <w:r>
        <w:t>veljače</w:t>
      </w:r>
      <w:r w:rsidR="00147075" w:rsidRPr="001974CA">
        <w:t xml:space="preserve"> 201</w:t>
      </w:r>
      <w:r>
        <w:t>6</w:t>
      </w:r>
      <w:r w:rsidR="00147075" w:rsidRPr="001974CA">
        <w:t>. u 1</w:t>
      </w:r>
      <w:r w:rsidR="00C46A17" w:rsidRPr="001974CA">
        <w:t>1</w:t>
      </w:r>
      <w:r w:rsidR="00147075" w:rsidRPr="001974CA">
        <w:t xml:space="preserve">,00 sati, </w:t>
      </w:r>
    </w:p>
    <w:p w:rsidRDefault="00147075" w:rsidP="00F37400" w:rsidR="00210798">
      <w:pPr>
        <w:ind w:left="360"/>
        <w:jc w:val="center"/>
      </w:pPr>
      <w:r w:rsidRPr="00147075">
        <w:t>u prostorijama Trgovačkog suda u Zagrebu, Zagreb, Petrinjska 8, soba 88/II ulična zgrada</w:t>
      </w:r>
      <w:r w:rsidR="00210798">
        <w:t>.</w:t>
      </w:r>
    </w:p>
    <w:p w:rsidRDefault="00210798" w:rsidP="00210798" w:rsidR="00210798">
      <w:pPr>
        <w:numPr>
          <w:ilvl w:val="0"/>
          <w:numId w:val="1"/>
        </w:numPr>
      </w:pPr>
      <w:r>
        <w:t>Na ročištu se :</w:t>
      </w:r>
    </w:p>
    <w:p w:rsidRDefault="00210798" w:rsidP="00210798" w:rsidR="00210798">
      <w:pPr>
        <w:numPr>
          <w:ilvl w:val="1"/>
          <w:numId w:val="1"/>
        </w:numPr>
      </w:pPr>
      <w:r>
        <w:t>raspravlja o završnom računu stečajnog upravitelja,</w:t>
      </w:r>
    </w:p>
    <w:p w:rsidRDefault="00210798" w:rsidP="00210798" w:rsidR="00210798">
      <w:pPr>
        <w:numPr>
          <w:ilvl w:val="1"/>
          <w:numId w:val="1"/>
        </w:numPr>
      </w:pPr>
      <w:r>
        <w:t>pod</w:t>
      </w:r>
      <w:r w:rsidR="00147075">
        <w:t>nose prigovori na završni popis.</w:t>
      </w:r>
    </w:p>
    <w:p w:rsidRDefault="00210798" w:rsidP="00210798" w:rsidR="00210798">
      <w:pPr>
        <w:numPr>
          <w:ilvl w:val="0"/>
          <w:numId w:val="1"/>
        </w:numPr>
      </w:pPr>
      <w:r>
        <w:t>Pravo sudjelovanja imaju svi vjerovnici i stečajni upravitelj.</w:t>
      </w:r>
    </w:p>
    <w:p w:rsidRDefault="00210798" w:rsidP="00210798" w:rsidR="00210798">
      <w:pPr>
        <w:ind w:left="360"/>
      </w:pPr>
    </w:p>
    <w:p w:rsidRDefault="00161ED8" w:rsidP="00210798" w:rsidR="00161ED8">
      <w:pPr>
        <w:ind w:left="360"/>
      </w:pPr>
    </w:p>
    <w:p w:rsidRDefault="00210798" w:rsidP="00210798" w:rsidR="00210798">
      <w:pPr>
        <w:ind w:left="360"/>
        <w:jc w:val="center"/>
      </w:pPr>
      <w:r>
        <w:t xml:space="preserve">U </w:t>
      </w:r>
      <w:r w:rsidR="00147075">
        <w:t xml:space="preserve">Zagrebu, </w:t>
      </w:r>
      <w:r w:rsidR="008A4FBC">
        <w:t>7</w:t>
      </w:r>
      <w:r w:rsidR="00147075">
        <w:t xml:space="preserve">. </w:t>
      </w:r>
      <w:r w:rsidR="008A4FBC">
        <w:t>siječnja</w:t>
      </w:r>
      <w:r w:rsidR="00147075">
        <w:t xml:space="preserve"> 201</w:t>
      </w:r>
      <w:r w:rsidR="008A4FBC">
        <w:t>6</w:t>
      </w:r>
      <w:r w:rsidR="00147075">
        <w:t>.</w:t>
      </w:r>
    </w:p>
    <w:p w:rsidRDefault="00210798" w:rsidP="00210798" w:rsidR="00210798">
      <w:pPr>
        <w:ind w:left="360"/>
        <w:jc w:val="center"/>
      </w:pPr>
    </w:p>
    <w:p w:rsidRDefault="00161ED8" w:rsidP="00210798" w:rsidR="00161ED8">
      <w:pPr>
        <w:ind w:left="360"/>
        <w:jc w:val="center"/>
      </w:pPr>
    </w:p>
    <w:p w:rsidRDefault="00210798" w:rsidP="00210798" w:rsidR="00210798">
      <w:pPr>
        <w:ind w:left="360"/>
        <w:jc w:val="center"/>
      </w:pPr>
    </w:p>
    <w:p w:rsidRDefault="00210798" w:rsidP="00210798" w:rsidR="00210798">
      <w:pPr>
        <w:ind w:left="4956"/>
        <w:jc w:val="center"/>
      </w:pPr>
      <w:r>
        <w:t>Stečajni sudac</w:t>
      </w:r>
    </w:p>
    <w:p w:rsidRDefault="00147075" w:rsidP="00210798" w:rsidR="00210798">
      <w:pPr>
        <w:ind w:left="360"/>
        <w:jc w:val="center"/>
      </w:pPr>
      <w:r>
        <w:tab/>
      </w:r>
      <w:r>
        <w:tab/>
      </w:r>
      <w:r>
        <w:tab/>
      </w:r>
      <w:r>
        <w:tab/>
      </w:r>
      <w:r>
        <w:tab/>
      </w:r>
      <w:r>
        <w:tab/>
      </w:r>
      <w:r>
        <w:tab/>
        <w:t>Mislav Kolakušić</w:t>
      </w:r>
      <w:r w:rsidR="00A96B76">
        <w:t>,v.r.</w:t>
      </w:r>
    </w:p>
    <w:p w:rsidRDefault="00161ED8" w:rsidP="00210798" w:rsidR="00161ED8">
      <w:pPr>
        <w:ind w:left="360"/>
        <w:jc w:val="center"/>
      </w:pPr>
    </w:p>
    <w:p w:rsidRDefault="00210798" w:rsidP="00210798" w:rsidR="00210798">
      <w:pPr>
        <w:ind w:left="360"/>
        <w:jc w:val="center"/>
      </w:pPr>
    </w:p>
    <w:p w:rsidRDefault="00A96B76" w:rsidP="002437ED" w:rsidR="00A96B76">
      <w:pPr>
        <w:ind w:left="720"/>
      </w:pPr>
      <w:r>
        <w:tab/>
      </w:r>
      <w:r>
        <w:tab/>
      </w:r>
      <w:r>
        <w:tab/>
      </w:r>
      <w:r>
        <w:tab/>
      </w:r>
      <w:r>
        <w:tab/>
      </w:r>
      <w:r>
        <w:tab/>
        <w:t xml:space="preserve">Za točnost </w:t>
      </w:r>
      <w:proofErr w:type="spellStart"/>
      <w:r>
        <w:t>otpravka</w:t>
      </w:r>
      <w:proofErr w:type="spellEnd"/>
      <w:r>
        <w:t>-ovlašteni službenik</w:t>
      </w:r>
    </w:p>
    <w:p w:rsidRDefault="00A96B76" w:rsidP="002437ED" w:rsidR="00A96B76">
      <w:pPr>
        <w:ind w:left="720"/>
      </w:pPr>
      <w:r>
        <w:tab/>
      </w:r>
      <w:r>
        <w:tab/>
      </w:r>
      <w:r>
        <w:tab/>
      </w:r>
      <w:r>
        <w:tab/>
      </w:r>
      <w:r>
        <w:tab/>
      </w:r>
      <w:r>
        <w:tab/>
      </w:r>
      <w:r>
        <w:tab/>
        <w:t xml:space="preserve">Vinka Mihalinčić </w:t>
      </w:r>
    </w:p>
    <w:sectPr w:rsidR="00A96B7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5800A84"/>
    <w:multiLevelType w:val="hybridMultilevel"/>
    <w:tmpl w:val="28B4F6C8"/>
    <w:lvl w:tplc="F2D2FA7C" w:ilvl="0">
      <w:start w:val="1"/>
      <w:numFmt w:val="upperRoman"/>
      <w:lvlText w:val="%1."/>
      <w:lvlJc w:val="left"/>
      <w:pPr>
        <w:tabs>
          <w:tab w:pos="1065" w:val="num"/>
        </w:tabs>
        <w:ind w:hanging="705" w:left="1065"/>
      </w:pPr>
      <w:rPr>
        <w:rFonts w:cs="Times New Roman" w:eastAsia="Times New Roman" w:hAnsi="Times New Roman" w:ascii="Times New Roman"/>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65FFF"/>
    <w:rsid w:val="000A429C"/>
    <w:rsid w:val="00147075"/>
    <w:rsid w:val="00152609"/>
    <w:rsid w:val="00161ED8"/>
    <w:rsid w:val="001974CA"/>
    <w:rsid w:val="00210798"/>
    <w:rsid w:val="002437ED"/>
    <w:rsid w:val="00310665"/>
    <w:rsid w:val="004548C8"/>
    <w:rsid w:val="00634129"/>
    <w:rsid w:val="008A4FBC"/>
    <w:rsid w:val="00914179"/>
    <w:rsid w:val="00A04249"/>
    <w:rsid w:val="00A96B76"/>
    <w:rsid w:val="00AD2D7D"/>
    <w:rsid w:val="00C46A17"/>
    <w:rsid w:val="00C74E58"/>
    <w:rsid w:val="00D26C29"/>
    <w:rsid w:val="00DD62AD"/>
    <w:rsid w:val="00F374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Tekstbalonia" w:type="paragraph">
    <w:name w:val="Balloon Text"/>
    <w:basedOn w:val="Normal"/>
    <w:semiHidden/>
    <w:rsid w:val="00AD2D7D"/>
    <w:rPr>
      <w:rFonts w:cs="Tahoma" w:hAnsi="Tahoma" w:ascii="Tahoma"/>
      <w:sz w:val="16"/>
      <w:szCs w:val="16"/>
    </w:rPr>
  </w:style>
  <w:style w:styleId="Odlomakpopisa" w:type="paragraph">
    <w:name w:val="List Paragraph"/>
    <w:basedOn w:val="Normal"/>
    <w:uiPriority w:val="34"/>
    <w:qFormat/>
    <w:rsid w:val="00F37400"/>
    <w:pPr>
      <w:ind w:left="720"/>
      <w:contextualSpacing/>
    </w:pPr>
  </w:style>
  <w:style w:styleId="Tekstrezerviranogmjesta" w:type="character">
    <w:name w:val="Placeholder Text"/>
    <w:basedOn w:val="Zadanifontodlomka"/>
    <w:uiPriority w:val="99"/>
    <w:semiHidden/>
    <w:rsid w:val="00A96B76"/>
    <w:rPr>
      <w:color w:val="808080"/>
      <w:bdr w:space="0" w:sz="0" w:color="auto" w:val="none"/>
      <w:shd w:fill="auto" w:color="auto" w:val="clear"/>
    </w:rPr>
  </w:style>
  <w:style w:customStyle="true" w:styleId="eSPISCCParagraphDefaultFont" w:type="character">
    <w:name w:val="eSPIS_CC_Paragraph Default Font"/>
    <w:basedOn w:val="Zadanifontodlomka"/>
    <w:rsid w:val="00A96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B76"/>
    <w:rPr>
      <w:bdr w:space="0" w:sz="0" w:color="auto" w:val="none"/>
      <w:shd w:fill="FFFFCC" w:color="auto" w:val="clear"/>
      <w:lang w:val="hr-HR"/>
    </w:rPr>
  </w:style>
  <w:style w:customStyle="true" w:styleId="PozadinaSvijetloCrvena" w:type="character">
    <w:name w:val="Pozadina_SvijetloCrvena"/>
    <w:basedOn w:val="eSPISCCParagraphDefaultFont"/>
    <w:rsid w:val="00A96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Tekstbalonia" w:type="paragraph">
    <w:name w:val="Balloon Text"/>
    <w:basedOn w:val="Normal"/>
    <w:semiHidden/>
    <w:rsid w:val="00AD2D7D"/>
    <w:rPr>
      <w:rFonts w:ascii="Tahoma" w:cs="Tahoma" w:hAnsi="Tahoma"/>
      <w:sz w:val="16"/>
      <w:szCs w:val="16"/>
    </w:rPr>
  </w:style>
  <w:style w:styleId="Odlomakpopisa" w:type="paragraph">
    <w:name w:val="List Paragraph"/>
    <w:basedOn w:val="Normal"/>
    <w:uiPriority w:val="34"/>
    <w:qFormat/>
    <w:rsid w:val="00F37400"/>
    <w:pPr>
      <w:ind w:left="720"/>
      <w:contextualSpacing/>
    </w:pPr>
  </w:style>
  <w:style w:styleId="Tekstrezerviranogmjesta" w:type="character">
    <w:name w:val="Placeholder Text"/>
    <w:basedOn w:val="Zadanifontodlomka"/>
    <w:uiPriority w:val="99"/>
    <w:semiHidden/>
    <w:rsid w:val="00A96B76"/>
    <w:rPr>
      <w:color w:val="808080"/>
      <w:bdr w:color="auto" w:space="0" w:sz="0" w:val="none"/>
      <w:shd w:color="auto" w:fill="auto" w:val="clear"/>
    </w:rPr>
  </w:style>
  <w:style w:customStyle="1" w:styleId="eSPISCCParagraphDefaultFont" w:type="character">
    <w:name w:val="eSPIS_CC_Paragraph Default Font"/>
    <w:basedOn w:val="Zadanifontodlomka"/>
    <w:rsid w:val="00A96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6B76"/>
    <w:rPr>
      <w:bdr w:color="auto" w:space="0" w:sz="0" w:val="none"/>
      <w:shd w:color="auto" w:fill="FFFFCC" w:val="clear"/>
      <w:lang w:val="hr-HR"/>
    </w:rPr>
  </w:style>
  <w:style w:customStyle="1" w:styleId="PozadinaSvijetloCrvena" w:type="character">
    <w:name w:val="Pozadina_SvijetloCrvena"/>
    <w:basedOn w:val="eSPISCCParagraphDefaultFont"/>
    <w:rsid w:val="00A96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6B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2011.</izvorni_sadrzaj>
    <derivirana_varijabla naziv="DomainObject.Predmet.DatumOsnivanja_1">30.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St-621/2011</izvorni_sadrzaj>
    <derivirana_varijabla naziv="DomainObject.Predmet.OznakaBroj_1">St-621/2011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B.A.B.-GRUPA d.o.o. zastupanog po punomoćniku Miroslav Bos; Augustin Antić</izvorni_sadrzaj>
    <derivirana_varijabla naziv="DomainObject.Predmet.ProtustrankaFormated_1">  B.A.B.-GRUPA d.o.o. zastupanog po punomoćniku Miroslav Bos; Augustin Antić</derivirana_varijabla>
  </DomainObject.Predmet.ProtustrankaFormated>
  <DomainObject.Predmet.ProtustrankaFormatedOIB>
    <izvorni_sadrzaj>  B.A.B.-GRUPA d.o.o., OIB 35042169823 zastupanog po punomoćniku Miroslav Bos; Augustin Antić</izvorni_sadrzaj>
    <derivirana_varijabla naziv="DomainObject.Predmet.ProtustrankaFormatedOIB_1">  B.A.B.-GRUPA d.o.o., OIB 35042169823 zastupanog po punomoćniku Miroslav Bos; Augustin Antić</derivirana_varijabla>
  </DomainObject.Predmet.ProtustrankaFormatedOIB>
  <DomainObject.Predmet.ProtustrankaFormatedWithAdress>
    <izvorni_sadrzaj> B.A.B.-GRUPA d.o.o., GRADEČKA 35, 10340 Vrbovec zastupanog po punomoćniku Miroslav Bos; Augustin Antić</izvorni_sadrzaj>
    <derivirana_varijabla naziv="DomainObject.Predmet.ProtustrankaFormatedWithAdress_1"> B.A.B.-GRUPA d.o.o., GRADEČKA 35, 10340 Vrbovec zastupanog po punomoćniku Miroslav Bos; Augustin Antić</derivirana_varijabla>
  </DomainObject.Predmet.ProtustrankaFormatedWithAdress>
  <DomainObject.Predmet.ProtustrankaFormatedWithAdressOIB>
    <izvorni_sadrzaj> B.A.B.-GRUPA d.o.o., OIB 35042169823, GRADEČKA 35, 10340 Vrbovec zastupanog po punomoćniku Miroslav Bos; Augustin Antić</izvorni_sadrzaj>
    <derivirana_varijabla naziv="DomainObject.Predmet.ProtustrankaFormatedWithAdressOIB_1"> B.A.B.-GRUPA d.o.o., OIB 35042169823, GRADEČKA 35, 10340 Vrbovec zastupanog po punomoćniku Miroslav Bos; Augustin Antić</derivirana_varijabla>
  </DomainObject.Predmet.ProtustrankaFormatedWithAdressOIB>
  <DomainObject.Predmet.ProtustrankaWithAdress>
    <izvorni_sadrzaj>B.A.B.-GRUPA d.o.o. GRADEČKA 35, 10340 Vrbovec</izvorni_sadrzaj>
    <derivirana_varijabla naziv="DomainObject.Predmet.ProtustrankaWithAdress_1">B.A.B.-GRUPA d.o.o. GRADEČKA 35, 10340 Vrbovec</derivirana_varijabla>
  </DomainObject.Predmet.ProtustrankaWithAdress>
  <DomainObject.Predmet.ProtustrankaWithAdressOIB>
    <izvorni_sadrzaj>B.A.B.-GRUPA d.o.o., OIB 35042169823, GRADEČKA 35, 10340 Vrbovec</izvorni_sadrzaj>
    <derivirana_varijabla naziv="DomainObject.Predmet.ProtustrankaWithAdressOIB_1">B.A.B.-GRUPA d.o.o., OIB 35042169823, GRADEČKA 35, 10340 Vrbovec</derivirana_varijabla>
  </DomainObject.Predmet.ProtustrankaWithAdressOIB>
  <DomainObject.Predmet.ProtustrankaNazivFormated>
    <izvorni_sadrzaj>B.A.B.-GRUPA d.o.o.</izvorni_sadrzaj>
    <derivirana_varijabla naziv="DomainObject.Predmet.ProtustrankaNazivFormated_1">B.A.B.-GRUPA d.o.o.</derivirana_varijabla>
  </DomainObject.Predmet.ProtustrankaNazivFormated>
  <DomainObject.Predmet.ProtustrankaNazivFormatedOIB>
    <izvorni_sadrzaj>B.A.B.-GRUPA d.o.o., OIB 35042169823</izvorni_sadrzaj>
    <derivirana_varijabla naziv="DomainObject.Predmet.ProtustrankaNazivFormatedOIB_1">B.A.B.-GRUPA d.o.o., OIB 35042169823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_1">  PRIVREDNA BANKA ZAGREB - DIONIČKO DRUŠTVO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ANDRIJA BATARELO; ĐURO KOLUNDŽIĆ; Božo Koroš; Ivan Dragija; Jelena Ptiček; MIRKO TIRIĆ; DANIJEL PRIJATELJ; MARTINA DUBRAVEC; NEVENKA VILUS; ŠTEFANIJA TIRIĆ; LIDIJA ŠPEHAR ŠTOS; Mate Špehar; Dragutin Dubravec; DAVOR PISAČIĆ</derivirana_varijabla>
  </DomainObject.Predmet.StrankaFormated>
  <DomainObject.Predmet.StrankaFormatedOIB>
    <izvorni_sadrzaj>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OIB_1">  PRIVREDNA BANKA ZAGREB - DIONIČKO DRUŠTVO, OIB 02535697732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ANDRIJA BATARELO; ĐURO KOLUNDŽIĆ; Božo Koroš; Ivan Dragija; Jelena Ptiček; MIRKO TIRIĆ; DANIJEL PRIJATELJ; MARTINA DUBRAVEC; NEVENKA VILUS; ŠTEFANIJA TIRIĆ; LIDIJA ŠPEHAR ŠTOS; Mate Špehar; Dragutin Dubravec; DAVOR PISAČIĆ</derivirana_varijabla>
  </DomainObject.Predmet.StrankaFormatedOIB>
  <DomainObject.Predmet.StrankaFormatedWithAdress>
    <izvorni_sadrzaj>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_1"> PRIVREDNA BANKA ZAGREB - DIONIČKO DRUŠTVO, Radnička cesta 50, 10000 Zagreb zastupanog po punomoćniku ODVJETNIČKO DRUŠTVO LEKO I PARTNERI; KIDMA D.O.O.; PRIVREDNA BANKA D.D.; ANA I GORAN DRAGIJA; PODRAVSKA BANAKA D.D.; GOLDNE-GLOBE D.O.O.; INTERIJERI PAVIĆ VL. IVO PAVIĆ; ĐURĐA BEŠAN; GALOKS DRAGARIJE D.O.O.; KREŠO URADIN; MARIJA MARKIĆ; KRISTINA MIJATOVIĆ; DAMIR ABRAMOVIĆ,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
  <DomainObject.Predmet.StrankaFormatedWithAdressOIB>
    <izvorni_sadrzaj>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izvorni_sadrzaj>
    <derivirana_varijabla naziv="DomainObject.Predmet.StrankaFormatedWithAdressOIB_1"> PRIVREDNA BANKA ZAGREB - DIONIČKO DRUŠTVO, OIB 02535697732, Radnička cesta 50, 10000 Zagreb zastupanog po punomoćniku ODVJETNIČKO DRUŠTVO LEKO I PARTNERI; KIDMA D.O.O., OIB 08707010206; PRIVREDNA BANKA D.D.; ANA I GORAN DRAGIJA; PODRAVSKA BANAKA D.D., OIB 97326283154; GOLDNE-GLOBE D.O.O., OIB 26459728924; INTERIJERI PAVIĆ VL. IVO PAVIĆ, OIB 34733465328; ĐURĐA BEŠAN; GALOKS DRAGARIJE D.O.O.; KREŠO URADIN; MARIJA MARKIĆ; KRISTINA MIJATOVIĆ; DAMIR ABRAMOVIĆ, OIB 09123654314, Lukovo 46, 10340 Vrbovec; ANDRIJA BATARELO; ĐURO KOLUNDŽIĆ; Božo Koroš; Ivan Dragija; Jelena Ptiček; MIRKO TIRIĆ; DANIJEL PRIJATELJ; MARTINA DUBRAVEC; NEVENKA VILUS; ŠTEFANIJA TIRIĆ; LIDIJA ŠPEHAR ŠTOS; Mate Špehar; Dragutin Dubravec; DAVOR PISAČIĆ</derivirana_varijabla>
  </DomainObject.Predmet.StrankaFormatedWithAdressOIB>
  <DomainObject.Predmet.StrankaWithAdress>
    <izvorni_sadrzaj>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izvorni_sadrzaj>
    <derivirana_varijabla naziv="DomainObject.Predmet.StrankaWithAdress_1">PRIVREDNA BANKA ZAGREB - DIONIČKO DRUŠTVO Radnička cesta 50,10000 Zagreb,KIDMA D.O.O. ,PRIVREDNA BANKA D.D. ,ANA I GORAN DRAGIJA ,PODRAVSKA BANAKA D.D. ,GOLDNE-GLOBE D.O.O. ,INTERIJERI PAVIĆ VL. IVO PAVIĆ ,ĐURĐA BEŠAN ,GALOKS DRAGARIJE D.O.O. ,KREŠO URADIN ,MARIJA MARKIĆ ,KRISTINA MIJATOVIĆ ,DAMIR ABRAMOVIĆ Lukovo 46,10340 Vrbovec,ANDRIJA BATARELO ,ĐURO KOLUNDŽIĆ ,Božo Koroš ,Ivan Dragija ,Jelena Ptiček ,MIRKO TIRIĆ ,DANIJEL PRIJATELJ ,MARTINA DUBRAVEC ,NEVENKA VILUS ,ŠTEFANIJA TIRIĆ ,LIDIJA ŠPEHAR ŠTOS ,Mate Špehar ,Dragutin Dubravec ,DAVOR PISAČIĆ </derivirana_varijabla>
  </DomainObject.Predmet.StrankaWithAdress>
  <DomainObject.Predmet.StrankaWithAdressOIB>
    <izvorni_sadrzaj>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izvorni_sadrzaj>
    <derivirana_varijabla naziv="DomainObject.Predmet.StrankaWithAdressOIB_1">PRIVREDNA BANKA ZAGREB - DIONIČKO DRUŠTVO, OIB 02535697732, Radnička cesta 50,10000 Zagreb,KIDMA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 Lukovo 46,10340 Vrbovec,ANDRIJA BATARELO,ĐURO KOLUNDŽIĆ,Božo Koroš,Ivan Dragija,Jelena Ptiček,MIRKO TIRIĆ,DANIJEL PRIJATELJ,MARTINA DUBRAVEC,NEVENKA VILUS,ŠTEFANIJA TIRIĆ,LIDIJA ŠPEHAR ŠTOS,Mate Špehar,Dragutin Dubravec,DAVOR PISAČIĆ</derivirana_varijabla>
  </DomainObject.Predmet.StrankaWithAdressOIB>
  <DomainObject.Predmet.StrankaNazivFormated>
    <izvorni_sadrzaj>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_1">PRIVREDNA BANKA ZAGREB - DIONIČKO DRUŠTVO,KIDMA D.O.O.,PRIVREDNA BANKA D.D.,ANA I GORAN DRAGIJA,PODRAVSKA BANAKA D.D.,GOLDNE-GLOBE D.O.O.,INTERIJERI PAVIĆ VL. IVO PAVIĆ,ĐURĐA BEŠAN,GALOKS DRAGARIJE D.O.O.,KREŠO URADIN,MARIJA MARKIĆ,KRISTINA MIJATOVIĆ,DAMIR ABRAMOVIĆ,ANDRIJA BATARELO,ĐURO KOLUNDŽIĆ,Božo Koroš,Ivan Dragija,Jelena Ptiček,MIRKO TIRIĆ,DANIJEL PRIJATELJ,MARTINA DUBRAVEC,NEVENKA VILUS,ŠTEFANIJA TIRIĆ,LIDIJA ŠPEHAR ŠTOS,Mate Špehar,Dragutin Dubravec,DAVOR PISAČIĆ</derivirana_varijabla>
  </DomainObject.Predmet.StrankaNazivFormated>
  <DomainObject.Predmet.StrankaNazivFormatedOIB>
    <izvorni_sadrzaj>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izvorni_sadrzaj>
    <derivirana_varijabla naziv="DomainObject.Predmet.StrankaNazivFormatedOIB_1">PRIVREDNA BANKA ZAGREB - DIONIČKO DRUŠTVO, OIB 02535697732,KIDMA D.O.O., OIB 08707010206,PRIVREDNA BANKA D.D.,ANA I GORAN DRAGIJA,PODRAVSKA BANAKA D.D., OIB 97326283154,GOLDNE-GLOBE D.O.O., OIB 26459728924,INTERIJERI PAVIĆ VL. IVO PAVIĆ, OIB 34733465328,ĐURĐA BEŠAN,GALOKS DRAGARIJE D.O.O.,KREŠO URADIN,MARIJA MARKIĆ,KRISTINA MIJATOVIĆ,DAMIR ABRAMOVIĆ, OIB 09123654314,ANDRIJA BATARELO,ĐURO KOLUNDŽIĆ,Božo Koroš,Ivan Dragija,Jelena Ptiček,MIRKO TIRIĆ,DANIJEL PRIJATELJ,MARTINA DUBRAVEC,NEVENKA VILUS,ŠTEFANIJA TIRIĆ,LIDIJA ŠPEHAR ŠTOS,Mate Špehar,Dragutin Dubravec,DAVOR PISAČIĆ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_1">
      <item>PRIVREDNA BANKA ZAGREB - DIONIČKO DRUŠTVO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
  <DomainObject.Predmet.StrankaListFormatedOIB>
    <izvorni_sadrzaj>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OIB_1">
      <item>PRIVREDNA BANKA ZAGREB - DIONIČKO DRUŠTVO, OIB 02535697732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OIB>
  <DomainObject.Predmet.StrankaListFormatedWithAdress>
    <izvorni_sadrzaj>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_1">
      <item>PRIVREDNA BANKA ZAGREB - DIONIČKO DRUŠTVO, Radnička cesta 50, 10000 Zagreb zastupanog po punomoćniku ODVJETNIČKO DRUŠTVO LEKO I PARTNERI</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FormatedWithAdressOIB_1">
      <item>PRIVREDNA BANKA ZAGREB - DIONIČKO DRUŠTVO, OIB 02535697732, Radnička cesta 50, 10000 Zagreb zastupanog po punomoćniku ODVJETNIČKO DRUŠTVO LEKO I PARTNERI</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 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FormatedWithAdressOIB>
  <DomainObject.Predmet.StrankaListNazivFormated>
    <izvorni_sadrzaj>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_1">
      <item>PRIVREDNA BANKA ZAGREB - DIONIČKO DRUŠTVO</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
  <DomainObject.Predmet.StrankaListNazivFormatedOIB>
    <izvorni_sadrzaj>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trankaListNazivFormatedOIB_1">
      <item>PRIVREDNA BANKA ZAGREB - DIONIČKO DRUŠTVO, OIB 02535697732</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trankaListNazivFormatedOIB>
  <DomainObject.Predmet.ProtuStrankaListFormated>
    <izvorni_sadrzaj>
      <item>B.A.B.-GRUPA d.o.o. zastupanog po punomoćniku Miroslav Bos; Augustin Antić</item>
    </izvorni_sadrzaj>
    <derivirana_varijabla naziv="DomainObject.Predmet.ProtuStrankaListFormated_1">
      <item>B.A.B.-GRUPA d.o.o. zastupanog po punomoćniku Miroslav Bos; Augustin Antić</item>
    </derivirana_varijabla>
  </DomainObject.Predmet.ProtuStrankaListFormated>
  <DomainObject.Predmet.ProtuStrankaListFormatedOIB>
    <izvorni_sadrzaj>
      <item>B.A.B.-GRUPA d.o.o., OIB 35042169823 zastupanog po punomoćniku Miroslav Bos; Augustin Antić</item>
    </izvorni_sadrzaj>
    <derivirana_varijabla naziv="DomainObject.Predmet.ProtuStrankaListFormatedOIB_1">
      <item>B.A.B.-GRUPA d.o.o., OIB 35042169823 zastupanog po punomoćniku Miroslav Bos; Augustin Antić</item>
    </derivirana_varijabla>
  </DomainObject.Predmet.ProtuStrankaListFormatedOIB>
  <DomainObject.Predmet.ProtuStrankaListFormatedWithAdress>
    <izvorni_sadrzaj>
      <item>B.A.B.-GRUPA d.o.o., GRADEČKA 35, 10340 Vrbovec zastupanog po punomoćniku Miroslav Bos; Augustin Antić</item>
    </izvorni_sadrzaj>
    <derivirana_varijabla naziv="DomainObject.Predmet.ProtuStrankaListFormatedWithAdress_1">
      <item>B.A.B.-GRUPA d.o.o., GRADEČKA 35, 10340 Vrbovec zastupanog po punomoćniku Miroslav Bos; Augustin Antić</item>
    </derivirana_varijabla>
  </DomainObject.Predmet.ProtuStrankaListFormatedWithAdress>
  <DomainObject.Predmet.ProtuStrankaListFormatedWithAdressOIB>
    <izvorni_sadrzaj>
      <item>B.A.B.-GRUPA d.o.o., OIB 35042169823, GRADEČKA 35, 10340 Vrbovec zastupanog po punomoćniku Miroslav Bos; Augustin Antić</item>
    </izvorni_sadrzaj>
    <derivirana_varijabla naziv="DomainObject.Predmet.ProtuStrankaListFormatedWithAdressOIB_1">
      <item>B.A.B.-GRUPA d.o.o., OIB 35042169823, GRADEČKA 35, 10340 Vrbovec zastupanog po punomoćniku Miroslav Bos; Augustin Antić</item>
    </derivirana_varijabla>
  </DomainObject.Predmet.ProtuStrankaListFormatedWithAdressOIB>
  <DomainObject.Predmet.ProtuStrankaListNazivFormated>
    <izvorni_sadrzaj>
      <item>B.A.B.-GRUPA d.o.o.</item>
    </izvorni_sadrzaj>
    <derivirana_varijabla naziv="DomainObject.Predmet.ProtuStrankaListNazivFormated_1">
      <item>B.A.B.-GRUPA d.o.o.</item>
    </derivirana_varijabla>
  </DomainObject.Predmet.ProtuStrankaListNazivFormated>
  <DomainObject.Predmet.ProtuStrankaListNazivFormatedOIB>
    <izvorni_sadrzaj>
      <item>B.A.B.-GRUPA d.o.o., OIB 35042169823</item>
    </izvorni_sadrzaj>
    <derivirana_varijabla naziv="DomainObject.Predmet.ProtuStrankaListNazivFormatedOIB_1">
      <item>B.A.B.-GRUPA d.o.o., OIB 35042169823</item>
    </derivirana_varijabla>
  </DomainObject.Predmet.ProtuStrankaListNazivFormatedOIB>
  <DomainObject.Predmet.OstaliListFormated>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izvorni_sadrzaj>
    <derivirana_varijabla naziv="DomainObject.Predmet.OstaliListFormated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item>
    </derivirana_varijabla>
  </DomainObject.Predmet.OstaliListFormated>
  <DomainObject.Predmet.OstaliListFormatedOIB>
    <izvorni_sadrzaj>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izvorni_sadrzaj>
    <derivirana_varijabla naziv="DomainObject.Predmet.OstaliListFormatedOIB_1">
      <item>ODVJETNIČKO DRUŠTVO LEKO I PARTNERI punomoćnik sudionika u postupku PRIVREDNA BANKA ZAGREB - DIONIČKO DRUŠTVO</item>
      <item>Augustin Antić punomoćnik sudionika u postupku B.A.B.-GRUPA d.o.o.</item>
      <item>Miroslav Bos punomoćnik sudionika u postupku B.A.B.-GRUPA d.o.o.</item>
      <item>Davorka Huljev, OIB 34743014377</item>
    </derivirana_varijabla>
  </DomainObject.Predmet.OstaliListFormatedOIB>
  <DomainObject.Predmet.OstaliListFormatedWithAdress>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izvorni_sadrzaj>
    <derivirana_varijabla naziv="DomainObject.Predmet.OstaliListFormatedWithAdress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Miramarska 13d, 10000 Zagreb</item>
    </derivirana_varijabla>
  </DomainObject.Predmet.OstaliListFormatedWithAdress>
  <DomainObject.Predmet.OstaliListFormatedWithAdressOIB>
    <izvorni_sadrzaj>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izvorni_sadrzaj>
    <derivirana_varijabla naziv="DomainObject.Predmet.OstaliListFormatedWithAdressOIB_1">
      <item>ODVJETNIČKO DRUŠTVO LEKO I PARTNERI, MIHANOVIĆEVA 14, 10000 Zagreb punomoćnik sudionika u postupku PRIVREDNA BANKA ZAGREB - DIONIČKO DRUŠTVO</item>
      <item>Augustin Antić, Sopnička 7, Kašinska Sopnica punomoćnik sudionika u postupku B.A.B.-GRUPA d.o.o.</item>
      <item>Miroslav Bos, Koprivnička 50, Glogovac punomoćnik sudionika u postupku B.A.B.-GRUPA d.o.o.</item>
      <item>Davorka Huljev, OIB 34743014377, Miramarska 13d, 10000 Zagreb</item>
    </derivirana_varijabla>
  </DomainObject.Predmet.OstaliListFormatedWithAdressOIB>
  <DomainObject.Predmet.OstaliListNazivFormated>
    <izvorni_sadrzaj>
      <item>ODVJETNIČKO DRUŠTVO LEKO I PARTNERI</item>
      <item>Augustin Antić</item>
      <item>Miroslav Bos</item>
      <item>Davorka Huljev</item>
    </izvorni_sadrzaj>
    <derivirana_varijabla naziv="DomainObject.Predmet.OstaliListNazivFormated_1">
      <item>ODVJETNIČKO DRUŠTVO LEKO I PARTNERI</item>
      <item>Augustin Antić</item>
      <item>Miroslav Bos</item>
      <item>Davorka Huljev</item>
    </derivirana_varijabla>
  </DomainObject.Predmet.OstaliListNazivFormated>
  <DomainObject.Predmet.OstaliListNazivFormatedOIB>
    <izvorni_sadrzaj>
      <item>ODVJETNIČKO DRUŠTVO LEKO I PARTNERI</item>
      <item>Augustin Antić</item>
      <item>Miroslav Bos</item>
      <item>Davorka Huljev, OIB 34743014377</item>
    </izvorni_sadrzaj>
    <derivirana_varijabla naziv="DomainObject.Predmet.OstaliListNazivFormatedOIB_1">
      <item>ODVJETNIČKO DRUŠTVO LEKO I PARTNERI</item>
      <item>Augustin Antić</item>
      <item>Miroslav Bos</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PRIVREDNA BANKA D.D. i dr.</izvorni_sadrzaj>
    <derivirana_varijabla naziv="DomainObject.Predmet.StrankaIDrugi_1">PRIVREDNA BANKA D.D. i dr.</derivirana_varijabla>
  </DomainObject.Predmet.StrankaIDrugi>
  <DomainObject.Predmet.ProtustrankaIDrugi>
    <izvorni_sadrzaj>B.A.B.-GRUPA d.o.o.</izvorni_sadrzaj>
    <derivirana_varijabla naziv="DomainObject.Predmet.ProtustrankaIDrugi_1">B.A.B.-GRUPA d.o.o.</derivirana_varijabla>
  </DomainObject.Predmet.ProtustrankaIDrugi>
  <DomainObject.Predmet.StrankaIDrugiAdressOIB>
    <izvorni_sadrzaj>PRIVREDNA BANKA D.D. i dr.</izvorni_sadrzaj>
    <derivirana_varijabla naziv="DomainObject.Predmet.StrankaIDrugiAdressOIB_1">PRIVREDNA BANKA D.D. i dr.</derivirana_varijabla>
  </DomainObject.Predmet.StrankaIDrugiAdressOIB>
  <DomainObject.Predmet.ProtustrankaIDrugiAdressOIB>
    <izvorni_sadrzaj>B.A.B.-GRUPA d.o.o., OIB 35042169823, GRADEČKA 35, 10340 Vrbovec</izvorni_sadrzaj>
    <derivirana_varijabla naziv="DomainObject.Predmet.ProtustrankaIDrugiAdressOIB_1">B.A.B.-GRUPA d.o.o., OIB 35042169823, GRADEČKA 35,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Naziv_1">
      <item>B.A.B.-GRUPA d.o.o.</item>
      <item>ODVJETNIČKO DRUŠTVO LEKO I PARTNERI</item>
      <item>PRIVREDNA BANKA ZAGREB - DIONIČKO DRUŠTVO</item>
      <item>Augustin Antić</item>
      <item>Miroslav Bos</item>
      <item>Davorka Huljev</item>
      <item>KIDMA D.O.O.</item>
      <item>PRIVREDNA BANKA D.D.</item>
      <item>ANA I GORAN DRAGIJA</item>
      <item>PODRAVSKA BANAKA D.D.</item>
      <item>GOLDNE-GLOBE D.O.O.</item>
      <item>INTERIJERI PAVIĆ VL. IVO PAVIĆ</item>
      <item>ĐURĐA BEŠAN</item>
      <item>GALOKS DRAGARIJE D.O.O.</item>
      <item>KREŠO URADIN</item>
      <item>MARIJA MARKIĆ</item>
      <item>KRISTINA MIJATOVIĆ</item>
      <item>DAMIR ABRAMOVIĆ</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Naziv>
  <DomainObject.Predmet.SudioniciListAdressOIB>
    <izvorni_sadrzaj>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izvorni_sadrzaj>
    <derivirana_varijabla naziv="DomainObject.Predmet.SudioniciListAdressOIB_1">
      <item>B.A.B.-GRUPA d.o.o., OIB 35042169823, GRADEČKA 35,10340 Vrbovec</item>
      <item>ODVJETNIČKO DRUŠTVO LEKO I PARTNERI, MIHANOVIĆEVA 14,10000 Zagreb</item>
      <item>PRIVREDNA BANKA ZAGREB - DIONIČKO DRUŠTVO, OIB 02535697732, Radnička cesta 50,10000 Zagreb</item>
      <item>Augustin Antić, Sopnička 7,Kašinska Sopnica</item>
      <item>Miroslav Bos, Koprivnička 50,Glogovac</item>
      <item>Davorka Huljev, OIB 34743014377, Miramarska 13d,10000 Zagreb</item>
      <item>KIDMA D.O.O., OIB 08707010206</item>
      <item>PRIVREDNA BANKA D.D.</item>
      <item>ANA I GORAN DRAGIJA</item>
      <item>PODRAVSKA BANAKA D.D., OIB 97326283154</item>
      <item>GOLDNE-GLOBE D.O.O., OIB 26459728924</item>
      <item>INTERIJERI PAVIĆ VL. IVO PAVIĆ, OIB 34733465328</item>
      <item>ĐURĐA BEŠAN</item>
      <item>GALOKS DRAGARIJE D.O.O.</item>
      <item>KREŠO URADIN</item>
      <item>MARIJA MARKIĆ</item>
      <item>KRISTINA MIJATOVIĆ</item>
      <item>DAMIR ABRAMOVIĆ, OIB 09123654314, Lukovo 46,10340 Vrbovec</item>
      <item>ANDRIJA BATARELO</item>
      <item>ĐURO KOLUNDŽIĆ</item>
      <item>Božo Koroš</item>
      <item>Ivan Dragija</item>
      <item>Jelena Ptiček</item>
      <item>MIRKO TIRIĆ</item>
      <item>DANIJEL PRIJATELJ</item>
      <item>MARTINA DUBRAVEC</item>
      <item>NEVENKA VILUS</item>
      <item>ŠTEFANIJA TIRIĆ</item>
      <item>LIDIJA ŠPEHAR ŠTOS</item>
      <item>Mate Špehar</item>
      <item>Dragutin Dubravec</item>
      <item>DAVOR PISAČIĆ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35042169823</item>
      <item>, OIB null</item>
      <item>, OIB 02535697732</item>
      <item>, OIB null</item>
      <item>, OIB null</item>
      <item>, OIB 34743014377</item>
      <item>, OIB 08707010206</item>
      <item>, OIB null</item>
      <item>, OIB null</item>
      <item>, OIB 97326283154</item>
      <item>, OIB 26459728924</item>
      <item>, OIB 34733465328</item>
      <item>, OIB null</item>
      <item>, OIB null</item>
      <item>, OIB null</item>
      <item>, OIB null</item>
      <item>, OIB null</item>
      <item>, OIB 09123654314</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167</properties:Words>
  <properties:Characters>830</properties:Characters>
  <properties:Lines>37</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2016-01-05T11:38:00Z</dcterms:created>
  <dc:creator>RH-TDU</dc:creator>
  <cp:lastModifiedBy>Ivana Stampf</cp:lastModifiedBy>
  <cp:lastPrinted>2012-10-31T09:33:00Z</cp:lastPrinted>
  <dcterms:modified xmlns:xsi="http://www.w3.org/2001/XMLSchema-instance" xsi:type="dcterms:W3CDTF">2016-01-07T09:09:00Z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