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21381cb" w14:textId="21381c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AE570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AE570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AE570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AE570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Sp-93/2020-2</w:t>
          </w:r>
        </w:sdtContent>
      </w:sdt>
    </w:p>
    <w:p w:rsidRPr="008571DD" w:rsidR="008571DD" w:rsidP="00096750" w:rsidRDefault="00AE570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višoj sudskoj savjetnici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 xml:space="preserve"> Marijana Vukić, OIB 10126853720, ULICA ANTE BALJAKA 23 (ranije: ZADAR, ULICA FRA GRGE MARTIĆA, 23),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</w:rPr>
            <w:t>17.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12.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Marijana Vukić, OIB 10126853720, ULICA ANTE BALJAKA 23 (ranije: ZADAR, ULICA FRA GRGE MARTIĆA, 23), 23000 Zadar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="00AE5706" w:rsidP="00AE5706" w:rsidRDefault="00905D9A">
      <w:pPr>
        <w:numPr>
          <w:ilvl w:val="0"/>
          <w:numId w:val="48"/>
        </w:numPr>
        <w:spacing w:after="0" w:line="276" w:lineRule="auto"/>
        <w:contextualSpacing/>
        <w:jc w:val="both"/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Marijana Vukić, OIB 10126853720, ULICA ANTE BALJAKA 23 (ranije: ZADAR, ULICA FRA GRGE MARTIĆA, 23), 23000 Zadar</w:t>
          </w:r>
        </w:sdtContent>
      </w:sdt>
      <w:r w:rsidRPr="00905D9A">
        <w:rPr>
          <w:rFonts w:eastAsia="Calibri" w:cs="Times New Roman"/>
        </w:rPr>
        <w:t xml:space="preserve">, </w:t>
      </w:r>
    </w:p>
    <w:p w:rsidRPr="00AE5706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</w:rPr>
      </w:pPr>
      <w:r w:rsidRPr="00AE5706">
        <w:rPr>
          <w:rFonts w:eastAsia="Calibri" w:cs="Times New Roman"/>
        </w:rPr>
        <w:t>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AE5706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  <w:rFonts w:eastAsiaTheme="minorHAnsi"/>
            </w:rPr>
            <w:t>17.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 w:rsidR="00AE5706">
        <w:t xml:space="preserve">        </w:t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AE5706" w:rsidR="00AE5706">
            <w:rPr>
              <w:rStyle w:val="eSPISCCParagraphDefaultFont"/>
              <w:rFonts w:eastAsiaTheme="minorHAnsi"/>
            </w:rPr>
            <w:t>Viša sudska savjetnic</w:t>
          </w:r>
        </w:sdtContent>
      </w:sdt>
      <w:bookmarkEnd w:id="1"/>
      <w:r w:rsidR="00AE5706">
        <w:t>a</w:t>
      </w:r>
    </w:p>
    <w:p w:rsidRPr="00665136" w:rsidR="008571DD" w:rsidP="00AE5706" w:rsidRDefault="00AE5706">
      <w:pPr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5706">
            <w:rPr>
              <w:rStyle w:val="eSPISCCParagraphDefaultFont"/>
              <w:rFonts w:eastAsiaTheme="minorHAnsi"/>
            </w:rPr>
            <w:t xml:space="preserve">                                                                                                                     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70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E5706" w:rsidR="00AE5706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E5706" w:rsidR="00AE5706">
          <w:rPr>
            <w:rStyle w:val="eSPISCCParagraphDefaultFont"/>
            <w:rFonts w:eastAsiaTheme="minorHAnsi"/>
          </w:rPr>
          <w:t>Sp-93/2020-2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5706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3B2939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3B2939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veljače 2020.</izvorni_sadrzaj>
    <derivirana_varijabla naziv="DomainObject.DatumDonosenjaOdluke_1">17.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Sp-93/2020-2</izvorni_sadrzaj>
    <derivirana_varijabla naziv="DomainObject.Oznaka_1">Sp-93/2020-2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2020.</izvorni_sadrzaj>
    <derivirana_varijabla naziv="DomainObject.Predmet.DatumIzradeOptuznogAkta_1">12. veljače 2020.</derivirana_varijabla>
  </DomainObject.Predmet.DatumIzradeOptuznogAkta>
  <DomainObject.Predmet.DatumIzradeOptuznogAktaFormated>
    <izvorni_sadrzaj>12.2.2020.</izvorni_sadrzaj>
    <derivirana_varijabla naziv="DomainObject.Predmet.DatumIzradeOptuznogAktaFormated_1">12.2.2020.</derivirana_varijabla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2020.</izvorni_sadrzaj>
    <derivirana_varijabla naziv="DomainObject.Predmet.DatumPrimitkaOptuznogAkta_1">12.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Sp-93/2020</izvorni_sadrzaj>
    <derivirana_varijabla naziv="DomainObject.Predmet.OznakaBroj_1">Sp-93/2020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Vukić</izvorni_sadrzaj>
    <derivirana_varijabla naziv="DomainObject.Predmet.ProtustrankaFormated_1">  Marijana Vukić</derivirana_varijabla>
  </DomainObject.Predmet.ProtustrankaFormated>
  <DomainObject.Predmet.ProtustrankaFormatedOIB>
    <izvorni_sadrzaj>  Marijana Vukić, OIB 10126853720</izvorni_sadrzaj>
    <derivirana_varijabla naziv="DomainObject.Predmet.ProtustrankaFormatedOIB_1">  Marijana Vukić, OIB 10126853720</derivirana_varijabla>
  </DomainObject.Predmet.ProtustrankaFormatedOIB>
  <DomainObject.Predmet.ProtustrankaFormatedWithAdress>
    <izvorni_sadrzaj> Marijana Vukić, ULICA ANTE BALJAKA 23 (ranije: ZADAR, ULICA FRA GRGE MARTIĆA, 23), 23000 Zadar</izvorni_sadrzaj>
    <derivirana_varijabla naziv="DomainObject.Predmet.ProtustrankaFormatedWithAdress_1"> Marijana Vukić, ULICA ANTE BALJAKA 23 (ranije: ZADAR, ULICA FRA GRGE MARTIĆA, 23), 23000 Zadar</derivirana_varijabla>
  </DomainObject.Predmet.ProtustrankaFormatedWithAdress>
  <DomainObject.Predmet.ProtustrankaFormatedWithAdressOIB>
    <izvorni_sadrzaj> Marijana Vukić, OIB 10126853720, ULICA ANTE BALJAKA 23 (ranije: ZADAR, ULICA FRA GRGE MARTIĆA, 23), 23000 Zadar</izvorni_sadrzaj>
    <derivirana_varijabla naziv="DomainObject.Predmet.ProtustrankaFormatedWithAdressOIB_1"> Marijana Vukić, OIB 10126853720, ULICA ANTE BALJAKA 23 (ranije: ZADAR, ULICA FRA GRGE MARTIĆA, 23), 23000 Zadar</derivirana_varijabla>
  </DomainObject.Predmet.ProtustrankaFormatedWithAdressOIB>
  <DomainObject.Predmet.ProtustrankaWithAdress>
    <izvorni_sadrzaj>Marijana Vukić ULICA ANTE BALJAKA 23 (ranije: ZADAR, ULICA FRA GRGE MARTIĆA, 23), 23000 Zadar</izvorni_sadrzaj>
    <derivirana_varijabla naziv="DomainObject.Predmet.ProtustrankaWithAdress_1">Marijana Vukić ULICA ANTE BALJAKA 23 (ranije: ZADAR, ULICA FRA GRGE MARTIĆA, 23), 23000 Zadar</derivirana_varijabla>
  </DomainObject.Predmet.ProtustrankaWithAdress>
  <DomainObject.Predmet.ProtustrankaWithAdressOIB>
    <izvorni_sadrzaj>Marijana Vukić, OIB 10126853720, ULICA ANTE BALJAKA 23 (ranije: ZADAR, ULICA FRA GRGE MARTIĆA, 23), 23000 Zadar</izvorni_sadrzaj>
    <derivirana_varijabla naziv="DomainObject.Predmet.ProtustrankaWithAdressOIB_1">Marijana Vukić, OIB 10126853720, ULICA ANTE BALJAKA 23 (ranije: ZADAR, ULICA FRA GRGE MARTIĆA, 23), 23000 Zadar</derivirana_varijabla>
    <derivirana_varijabla naziv="DomainObject.Predmet.ProtustrankaWithAdressOIB1">Marijana Vukić, OIB 10126853720, ULICA ANTE BALJAKA 23 (ranije: ZADAR, ULICA FRA GRGE MARTIĆA, 23), 23000 Zadar</derivirana_varijabla>
  </DomainObject.Predmet.ProtustrankaWithAdressOIB>
  <DomainObject.Predmet.ProtustrankaNazivFormated>
    <izvorni_sadrzaj>Marijana Vukić</izvorni_sadrzaj>
    <derivirana_varijabla naziv="DomainObject.Predmet.ProtustrankaNazivFormated_1">Marijana Vukić</derivirana_varijabla>
    <derivirana_varijabla naziv="Padez">Marijana Vukić</derivirana_varijabla>
  </DomainObject.Predmet.ProtustrankaNazivFormated>
  <DomainObject.Predmet.ProtustrankaNazivFormatedOIB>
    <izvorni_sadrzaj>Marijana Vukić, OIB 10126853720</izvorni_sadrzaj>
    <derivirana_varijabla naziv="DomainObject.Predmet.ProtustrankaNazivFormatedOIB_1">Marijana Vukić, OIB 10126853720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                                                                                                                     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Marijana Vukić</item>
    </izvorni_sadrzaj>
    <derivirana_varijabla naziv="DomainObject.Predmet.ProtuStrankaListFormated_1">
      <item>Marijana Vukić</item>
    </derivirana_varijabla>
  </DomainObject.Predmet.ProtuStrankaListFormated>
  <DomainObject.Predmet.ProtuStrankaListFormatedOIB>
    <izvorni_sadrzaj>
      <item>Marijana Vukić, OIB 10126853720</item>
    </izvorni_sadrzaj>
    <derivirana_varijabla naziv="DomainObject.Predmet.ProtuStrankaListFormatedOIB_1">
      <item>Marijana Vukić, OIB 10126853720</item>
    </derivirana_varijabla>
  </DomainObject.Predmet.ProtuStrankaListFormatedOIB>
  <DomainObject.Predmet.ProtuStrankaListFormatedWithAdress>
    <izvorni_sadrzaj>
      <item>Marijana Vukić, ULICA ANTE BALJAKA 23 (ranije: ZADAR, ULICA FRA GRGE MARTIĆA, 23), 23000 Zadar</item>
    </izvorni_sadrzaj>
    <derivirana_varijabla naziv="DomainObject.Predmet.ProtuStrankaListFormatedWithAdress_1">
      <item>Marijana Vukić, ULICA ANTE BALJAKA 23 (ranije: ZADAR, ULICA FRA GRGE MARTIĆA, 23), 23000 Zadar</item>
    </derivirana_varijabla>
  </DomainObject.Predmet.ProtuStrankaListFormatedWithAdress>
  <DomainObject.Predmet.ProtuStrankaListFormatedWithAdressOIB>
    <izvorni_sadrzaj>
      <item>Marijana Vukić, OIB 10126853720, ULICA ANTE BALJAKA 23 (ranije: ZADAR, ULICA FRA GRGE MARTIĆA, 23), 23000 Zadar</item>
    </izvorni_sadrzaj>
    <derivirana_varijabla naziv="DomainObject.Predmet.ProtuStrankaListFormatedWithAdressOIB_1">
      <item>Marijana Vukić, OIB 10126853720, ULICA ANTE BALJAKA 23 (ranije: ZADAR, ULICA FRA GRGE MARTIĆA, 23), 23000 Zadar</item>
    </derivirana_varijabla>
  </DomainObject.Predmet.ProtuStrankaListFormatedWithAdressOIB>
  <DomainObject.Predmet.ProtuStrankaListNazivFormated>
    <izvorni_sadrzaj>
      <item>Marijana Vukić</item>
    </izvorni_sadrzaj>
    <derivirana_varijabla naziv="DomainObject.Predmet.ProtuStrankaListNazivFormated_1">
      <item>Marijana Vukić</item>
    </derivirana_varijabla>
  </DomainObject.Predmet.ProtuStrankaListNazivFormated>
  <DomainObject.Predmet.ProtuStrankaListNazivFormatedOIB>
    <izvorni_sadrzaj>
      <item>Marijana Vukić, OIB 10126853720</item>
    </izvorni_sadrzaj>
    <derivirana_varijabla naziv="DomainObject.Predmet.ProtuStrankaListNazivFormatedOIB_1">
      <item>Marijana Vukić, OIB 10126853720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17. veljače 2020.</izvorni_sadrzaj>
    <derivirana_varijabla naziv="DomainObject.Datum_1">17. veljače 2020.</derivirana_varijabla>
    <derivirana_varijabla naziv="DomainObject.Datum2">17. veljače 2020.</derivirana_varijabla>
  </DomainObject.Datum>
  <DomainObject.PoslovniBrojDokumenta>
    <izvorni_sadrzaj>Sp-93/2020-2</izvorni_sadrzaj>
    <derivirana_varijabla naziv="DomainObject.PoslovniBrojDokumenta_1">Sp-93/2020-2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Marijana Vukić</izvorni_sadrzaj>
    <derivirana_varijabla naziv="DomainObject.Predmet.ProtustrankaIDrugi_1">Marijana Vukić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Marijana Vukić, OIB 10126853720, ULICA ANTE BALJAKA 23 (ranije: ZADAR, ULICA FRA GRGE MARTIĆA, 23), 23000 Zadar</izvorni_sadrzaj>
    <derivirana_varijabla naziv="DomainObject.Predmet.ProtustrankaIDrugiAdressOIB_1">Marijana Vukić, OIB 10126853720, ULICA ANTE BALJAKA 23 (ranije: ZADAR, ULICA FRA GRGE MARTIĆA, 23),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Vukić</item>
      <item>Financijska agencija</item>
    </izvorni_sadrzaj>
    <derivirana_varijabla naziv="DomainObject.Predmet.SudioniciListNaziv_1">
      <item>Marijana Vukić</item>
      <item>Financijska agencija</item>
    </derivirana_varijabla>
    <derivirana_varijabla naziv="OstaliSudionici">
      <item>Marijana Vukić</item>
      <item>Financijska agencija</item>
    </derivirana_varijabla>
  </DomainObject.Predmet.SudioniciListNaziv>
  <DomainObject.Predmet.SudioniciListAdressOIB>
    <izvorni_sadrzaj>
      <item>Marijana Vukić, OIB 10126853720, ULICA ANTE BALJAKA 23 (ranije: ZADAR, ULICA FRA GRGE MARTIĆA, 23),23000 Zadar</item>
      <item>Financijska agencija, OIB 85821130368, Ulica grada Vukovara 70,10000 Zagreb</item>
    </izvorni_sadrzaj>
    <derivirana_varijabla naziv="DomainObject.Predmet.SudioniciListAdressOIB_1">
      <item>Marijana Vukić, OIB 10126853720, ULICA ANTE BALJAKA 23 (ranije: ZADAR, ULICA FRA GRGE MARTIĆA, 23),23000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10126853720</item>
      <item>, OIB 85821130368</item>
    </izvorni_sadrzaj>
    <derivirana_varijabla naziv="DomainObject.Predmet.SudioniciListNazivOIB_1">
      <item>, OIB 10126853720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11BFE-7AEC-4188-BCBB-0E53290DAC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218</properties:Words>
  <properties:Characters>1206</properties:Characters>
  <properties:Lines>38</properties:Lines>
  <properties:Paragraphs>14</properties:Paragraphs>
  <properties:TotalTime>82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2020-02-17T14:47:00Z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Sp-93/2020-2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