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9130c" w14:paraId="df9130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747CF" w:rsidP="005747CF" w:rsidR="005747CF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St-353/2017-5.</w:t>
      </w:r>
    </w:p>
    <w:p w:rsidRDefault="005747CF" w:rsidP="005747CF" w:rsidR="005747CF">
      <w:pPr>
        <w:jc w:val="center"/>
        <w:rPr>
          <w:rFonts w:hAnsi="Arial" w:ascii="Arial"/>
          <w:b/>
        </w:rPr>
      </w:pPr>
    </w:p>
    <w:p w:rsidRDefault="005747CF" w:rsidP="005747CF" w:rsidR="005747CF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5747CF" w:rsidP="005747CF" w:rsidR="005747CF">
      <w:pPr>
        <w:jc w:val="center"/>
        <w:rPr>
          <w:rFonts w:hAnsi="Arial" w:ascii="Arial"/>
          <w:b/>
        </w:rPr>
      </w:pPr>
    </w:p>
    <w:p w:rsidRDefault="005747CF" w:rsidP="005747CF" w:rsidR="005747CF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5747CF" w:rsidP="005747CF" w:rsidR="005747CF">
      <w:pPr>
        <w:jc w:val="both"/>
        <w:rPr>
          <w:rFonts w:hAnsi="Arial" w:ascii="Arial"/>
        </w:rPr>
      </w:pPr>
    </w:p>
    <w:p w:rsidRDefault="005747CF" w:rsidP="005747CF" w:rsidR="005747C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Varaždin, </w:t>
      </w:r>
      <w:proofErr w:type="spellStart"/>
      <w:r>
        <w:rPr>
          <w:rFonts w:hAnsi="Arial" w:ascii="Arial"/>
        </w:rPr>
        <w:t>A.Cesarca</w:t>
      </w:r>
      <w:proofErr w:type="spellEnd"/>
      <w:r>
        <w:rPr>
          <w:rFonts w:hAnsi="Arial" w:ascii="Arial"/>
        </w:rPr>
        <w:t xml:space="preserve"> 2, za pokretanje stečajnog postupka nad dužnikom ANTES j.d.o.o. za ugostiteljstvo iz Donjih </w:t>
      </w:r>
      <w:proofErr w:type="spellStart"/>
      <w:r>
        <w:rPr>
          <w:rFonts w:hAnsi="Arial" w:ascii="Arial"/>
        </w:rPr>
        <w:t>Kućana</w:t>
      </w:r>
      <w:proofErr w:type="spellEnd"/>
      <w:r>
        <w:rPr>
          <w:rFonts w:hAnsi="Arial" w:ascii="Arial"/>
        </w:rPr>
        <w:t>, Varaždinska 119/A, OIB 61944011949, dana 11. rujna 2017. godine</w:t>
      </w:r>
    </w:p>
    <w:p w:rsidRDefault="005747CF" w:rsidP="005747CF" w:rsidR="005747CF">
      <w:pPr>
        <w:jc w:val="both"/>
        <w:rPr>
          <w:rFonts w:hAnsi="Arial" w:ascii="Arial"/>
        </w:rPr>
      </w:pPr>
    </w:p>
    <w:p w:rsidRDefault="005747CF" w:rsidP="005747CF" w:rsidR="005747CF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5747CF" w:rsidP="005747CF" w:rsidR="005747CF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ANTES j.d.o.o. za ugostiteljstvo iz Donjih </w:t>
      </w:r>
      <w:proofErr w:type="spellStart"/>
      <w:r>
        <w:rPr>
          <w:rFonts w:hAnsi="Arial" w:ascii="Arial"/>
        </w:rPr>
        <w:t>Kućana</w:t>
      </w:r>
      <w:proofErr w:type="spellEnd"/>
      <w:r>
        <w:rPr>
          <w:rFonts w:hAnsi="Arial" w:ascii="Arial"/>
        </w:rPr>
        <w:t>, Varaždinska 119/A, OIB 61944011949, da u roku od 15 dana, računajući od isteka osmog dana objave ovog poziva na e-oglasnoj ploči Trgovačkog suda u Bjelovaru, uplate predujam u iznosu od 15.000,00 kuna, za namirenje pokrića troškova prethodnog i otvorenog stečajnog postupka, na račun Trgovačko</w:t>
      </w:r>
      <w:r>
        <w:rPr>
          <w:rFonts w:hAnsi="Arial" w:ascii="Arial"/>
        </w:rPr>
        <w:t>g</w:t>
      </w:r>
      <w:r>
        <w:rPr>
          <w:rFonts w:hAnsi="Arial" w:ascii="Arial"/>
        </w:rPr>
        <w:t xml:space="preserve"> suda u Bjelovaru broj HR6123900011300000630 model 05 540-353-17. </w:t>
      </w:r>
    </w:p>
    <w:p w:rsidRDefault="005747CF" w:rsidP="005747CF" w:rsidR="005747CF">
      <w:pPr>
        <w:jc w:val="both"/>
        <w:rPr>
          <w:rFonts w:hAnsi="Arial" w:ascii="Arial"/>
        </w:rPr>
      </w:pPr>
    </w:p>
    <w:p w:rsidRDefault="005747CF" w:rsidP="005747CF" w:rsidR="005747CF">
      <w:pPr>
        <w:ind w:left="720"/>
        <w:jc w:val="both"/>
        <w:rPr>
          <w:rFonts w:hAnsi="Arial" w:ascii="Arial"/>
          <w:szCs w:val="20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ANTES j.d.o.o. za ugostiteljstvo iz Donjih </w:t>
      </w:r>
      <w:proofErr w:type="spellStart"/>
      <w:r>
        <w:rPr>
          <w:rFonts w:hAnsi="Arial" w:ascii="Arial"/>
        </w:rPr>
        <w:t>Kućana</w:t>
      </w:r>
      <w:proofErr w:type="spellEnd"/>
      <w:r>
        <w:rPr>
          <w:rFonts w:hAnsi="Arial" w:ascii="Arial"/>
        </w:rPr>
        <w:t>, Varaždinska 119/A, OIB 61944011949.</w:t>
      </w:r>
    </w:p>
    <w:p w:rsidRDefault="005747CF" w:rsidP="005747CF" w:rsidR="005747CF">
      <w:pPr>
        <w:jc w:val="both"/>
        <w:rPr>
          <w:rFonts w:hAnsi="Arial" w:ascii="Arial"/>
        </w:rPr>
      </w:pPr>
    </w:p>
    <w:p w:rsidRDefault="005747CF" w:rsidP="005747CF" w:rsidR="005747CF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5747CF" w:rsidP="005747CF" w:rsidR="005747CF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Varaždin, predložila je otvaranje stečajnog postupka nad dužnikom na temelju čl.444.st.2. Stečajnog zakona. U svom prijedlogu ističe da na dan 28.12.2016. godine dužnik u Očevidniku redoslijeda osnova za plaćanje ima evidentirane neizvršene osnove za plaćanje u </w:t>
      </w:r>
      <w:r>
        <w:rPr>
          <w:rFonts w:hAnsi="Arial" w:ascii="Arial"/>
        </w:rPr>
        <w:lastRenderedPageBreak/>
        <w:t>ukupnom iznosu od 19.459,18 kuna, u neprekinutom razdoblju od 120 dana, te da ima dva zaposlena  djelatnika, dok drugih podataka o imovini dužnika FINA nema. 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5747CF" w:rsidP="005747CF" w:rsidR="005747CF">
      <w:pPr>
        <w:jc w:val="both"/>
        <w:rPr>
          <w:rFonts w:hAnsi="Arial" w:ascii="Arial"/>
        </w:rPr>
      </w:pPr>
      <w:r>
        <w:rPr>
          <w:rFonts w:hAnsi="Arial" w:ascii="Arial"/>
        </w:rPr>
        <w:tab/>
        <w:t>Zakonski zastupnik dužnika u ostavljenom roku nije dostavio sudu pisano izvješće o financijsko gospodarskom stanju dužnika sukladno nalogu suda.</w:t>
      </w:r>
    </w:p>
    <w:p w:rsidRDefault="005747CF" w:rsidP="005747CF" w:rsidR="005747C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120 dana u ukupnom iznosu od 19.459,18 kuna, koji podatak zakonski zastupnik dužnika nije osporio, sud utvrđuje da je ispunjen razlog nesposobnosti za plaćanje, propisan čl.6.st.2.Stečajnog zakona.</w:t>
      </w:r>
    </w:p>
    <w:p w:rsidRDefault="005747CF" w:rsidP="005747CF" w:rsidR="005747C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zatražene podatke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5747CF" w:rsidP="005747CF" w:rsidR="005747C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5747CF" w:rsidP="005747CF" w:rsidR="005747CF">
      <w:pPr>
        <w:jc w:val="both"/>
        <w:rPr>
          <w:rFonts w:hAnsi="Arial" w:ascii="Arial"/>
        </w:rPr>
      </w:pPr>
    </w:p>
    <w:p w:rsidRDefault="005747CF" w:rsidP="005747CF" w:rsidR="005747C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11. rujna 2017. godine</w:t>
      </w:r>
    </w:p>
    <w:p w:rsidRDefault="005747CF" w:rsidP="005747CF" w:rsidR="005747C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5747CF" w:rsidP="005747CF" w:rsidR="005747CF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5747CF" w:rsidP="005747CF" w:rsidR="005747CF">
      <w:pPr>
        <w:ind w:firstLine="720"/>
        <w:jc w:val="both"/>
        <w:rPr>
          <w:rFonts w:hAnsi="Arial" w:ascii="Arial"/>
        </w:rPr>
      </w:pPr>
    </w:p>
    <w:p w:rsidRDefault="005747CF" w:rsidP="005747CF" w:rsidR="005747C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  <w:bookmarkStart w:name="_GoBack" w:id="0"/>
      <w:bookmarkEnd w:id="0"/>
    </w:p>
    <w:p w:rsidRDefault="005747CF" w:rsidP="005747CF" w:rsidR="005747CF">
      <w:pPr>
        <w:jc w:val="both"/>
        <w:rPr>
          <w:rFonts w:hAnsi="Arial" w:ascii="Arial"/>
        </w:rPr>
      </w:pPr>
    </w:p>
    <w:p w:rsidRDefault="005747CF" w:rsidP="005747CF" w:rsidR="005747CF">
      <w:pPr>
        <w:jc w:val="both"/>
        <w:rPr>
          <w:rFonts w:hAnsi="Arial" w:ascii="Arial"/>
        </w:rPr>
      </w:pPr>
    </w:p>
    <w:p w:rsidRDefault="005747CF" w:rsidP="005747CF" w:rsidR="005747CF">
      <w:pPr>
        <w:jc w:val="both"/>
        <w:rPr>
          <w:rFonts w:hAnsi="Arial" w:ascii="Arial"/>
        </w:rPr>
      </w:pPr>
    </w:p>
    <w:p w:rsidRDefault="005747CF" w:rsidP="005747CF" w:rsidR="005747CF">
      <w:pPr>
        <w:jc w:val="both"/>
        <w:rPr>
          <w:rFonts w:hAnsi="Arial" w:ascii="Arial"/>
        </w:rPr>
      </w:pPr>
    </w:p>
    <w:p w:rsidRDefault="005747CF" w:rsidP="005747CF" w:rsidR="005747CF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5747CF" w:rsidP="005747CF" w:rsidR="005747C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Varaždin putem e-oglasne ploče suda </w:t>
      </w:r>
    </w:p>
    <w:p w:rsidRDefault="005747CF" w:rsidP="005747CF" w:rsidR="005747C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5747CF" w:rsidP="005747CF" w:rsidR="005747C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 i putem pošte</w:t>
      </w:r>
    </w:p>
    <w:p w:rsidRDefault="005747CF" w:rsidP="005747CF" w:rsidR="005747CF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5747CF" w:rsidP="005747CF" w:rsidR="005747CF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5747CF" w:rsidP="005747CF" w:rsidR="005747CF">
      <w:pPr>
        <w:jc w:val="both"/>
        <w:rPr>
          <w:rFonts w:hAnsi="Arial" w:ascii="Arial"/>
        </w:rPr>
      </w:pPr>
      <w:r>
        <w:rPr>
          <w:rFonts w:hAnsi="Arial" w:ascii="Arial"/>
        </w:rPr>
        <w:t>Bj.11.09.2017.g.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47CF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48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St-353/2017-6</izvorni_sadrzaj>
    <derivirana_varijabla naziv="DomainObject.Oznaka_1">St-353/2017-6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St-353/2017</izvorni_sadrzaj>
    <derivirana_varijabla naziv="DomainObject.Predmet.OznakaBroj_1">St-353/2017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ANTES jednostavno društvo s ograničenom odgovornošću za ugostiteljstvo zastupanog po punomoćniku Silvija Novačić</izvorni_sadrzaj>
    <derivirana_varijabla naziv="DomainObject.Predmet.ProtustrankaFormated_1">  ANTES jednostavno društvo s ograničenom odgovornošću za ugostiteljstvo zastupanog po punomoćniku Silvija Novačić</derivirana_varijabla>
  </DomainObject.Predmet.ProtustrankaFormated>
  <DomainObject.Predmet.ProtustrankaFormatedOIB>
    <izvorni_sadrzaj>  ANTES jednostavno društvo s ograničenom odgovornošću za ugostiteljstvo, OIB 61944011949 zastupanog po punomoćniku Silvija Novačić</izvorni_sadrzaj>
    <derivirana_varijabla naziv="DomainObject.Predmet.ProtustrankaFormatedOIB_1">  ANTES jednostavno društvo s ograničenom odgovornošću za ugostiteljstvo, OIB 61944011949 zastupanog po punomoćniku Silvija Novačić</derivirana_varijabla>
  </DomainObject.Predmet.ProtustrankaFormatedOIB>
  <DomainObject.Predmet.ProtustrankaFormatedWithAdress>
    <izvorni_sadrzaj> ANTES jednostavno društvo s ograničenom odgovornošću za ugostiteljstvo, Varaždinska 119/A, 42000 Donji Kućan zastupanog po punomoćniku Silvija Novačić</izvorni_sadrzaj>
    <derivirana_varijabla naziv="DomainObject.Predmet.ProtustrankaFormatedWithAdress_1"> ANTES jednostavno društvo s ograničenom odgovornošću za ugostiteljstvo, Varaždinska 119/A, 42000 Donji Kućan zastupanog po punomoćniku Silvija Novačić</derivirana_varijabla>
  </DomainObject.Predmet.ProtustrankaFormatedWithAdress>
  <DomainObject.Predmet.ProtustrankaFormatedWithAdressOIB>
    <izvorni_sadrzaj> ANTES jednostavno društvo s ograničenom odgovornošću za ugostiteljstvo, OIB 61944011949, Varaždinska 119/A, 42000 Donji Kućan zastupanog po punomoćniku Silvija Novačić</izvorni_sadrzaj>
    <derivirana_varijabla naziv="DomainObject.Predmet.ProtustrankaFormatedWithAdressOIB_1"> ANTES jednostavno društvo s ograničenom odgovornošću za ugostiteljstvo, OIB 61944011949, Varaždinska 119/A, 42000 Donji Kućan zastupanog po punomoćniku Silvija Novačić</derivirana_varijabla>
  </DomainObject.Predmet.ProtustrankaFormatedWithAdressOIB>
  <DomainObject.Predmet.ProtustrankaWithAdress>
    <izvorni_sadrzaj>ANTES jednostavno društvo s ograničenom odgovornošću za ugostiteljstvo Varaždinska 119/A, 42000 Donji Kućan</izvorni_sadrzaj>
    <derivirana_varijabla naziv="DomainObject.Predmet.ProtustrankaWithAdress_1">ANTES jednostavno društvo s ograničenom odgovornošću za ugostiteljstvo Varaždinska 119/A, 42000 Donji Kućan</derivirana_varijabla>
  </DomainObject.Predmet.ProtustrankaWithAdress>
  <DomainObject.Predmet.ProtustrankaWithAdressOIB>
    <izvorni_sadrzaj>ANTES jednostavno društvo s ograničenom odgovornošću za ugostiteljstvo, OIB 61944011949, Varaždinska 119/A, 42000 Donji Kućan</izvorni_sadrzaj>
    <derivirana_varijabla naziv="DomainObject.Predmet.ProtustrankaWithAdressOIB_1">ANTES jednostavno društvo s ograničenom odgovornošću za ugostiteljstvo, OIB 61944011949, Varaždinska 119/A, 42000 Donji Kućan</derivirana_varijabla>
  </DomainObject.Predmet.ProtustrankaWithAdressOIB>
  <DomainObject.Predmet.ProtustrankaNazivFormated>
    <izvorni_sadrzaj>ANTES jednostavno društvo s ograničenom odgovornošću za ugostiteljstvo</izvorni_sadrzaj>
    <derivirana_varijabla naziv="DomainObject.Predmet.ProtustrankaNazivFormated_1">ANTES jednostavno društvo s ograničenom odgovornošću za ugostiteljstvo</derivirana_varijabla>
  </DomainObject.Predmet.ProtustrankaNazivFormated>
  <DomainObject.Predmet.ProtustrankaNazivFormatedOIB>
    <izvorni_sadrzaj>ANTES jednostavno društvo s ograničenom odgovornošću za ugostiteljstvo, OIB 61944011949</izvorni_sadrzaj>
    <derivirana_varijabla naziv="DomainObject.Predmet.ProtustrankaNazivFormatedOIB_1">ANTES jednostavno društvo s ograničenom odgovornošću za ugostiteljstvo, OIB 61944011949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ANTES jednostavno društvo s ograničenom odgovornošću za ugostiteljstvo zastupanog po punomoćniku Silvija Novačić</item>
    </izvorni_sadrzaj>
    <derivirana_varijabla naziv="DomainObject.Predmet.ProtuStrankaListFormated_1">
      <item>ANTES jednostavno društvo s ograničenom odgovornošću za ugostiteljstvo zastupanog po punomoćniku Silvija Novačić</item>
    </derivirana_varijabla>
  </DomainObject.Predmet.ProtuStrankaListFormated>
  <DomainObject.Predmet.ProtuStrankaListFormatedOIB>
    <izvorni_sadrzaj>
      <item>ANTES jednostavno društvo s ograničenom odgovornošću za ugostiteljstvo, OIB 61944011949 zastupanog po punomoćniku Silvija Novačić</item>
    </izvorni_sadrzaj>
    <derivirana_varijabla naziv="DomainObject.Predmet.ProtuStrankaListFormatedOIB_1">
      <item>ANTES jednostavno društvo s ograničenom odgovornošću za ugostiteljstvo, OIB 61944011949 zastupanog po punomoćniku Silvija Novačić</item>
    </derivirana_varijabla>
  </DomainObject.Predmet.ProtuStrankaListFormatedOIB>
  <DomainObject.Predmet.ProtuStrankaListFormatedWithAdress>
    <izvorni_sadrzaj>
      <item>ANTES jednostavno društvo s ograničenom odgovornošću za ugostiteljstvo, Varaždinska 119/A, 42000 Donji Kućan zastupanog po punomoćniku Silvija Novačić</item>
    </izvorni_sadrzaj>
    <derivirana_varijabla naziv="DomainObject.Predmet.ProtuStrankaListFormatedWithAdress_1">
      <item>ANTES jednostavno društvo s ograničenom odgovornošću za ugostiteljstvo, Varaždinska 119/A, 42000 Donji Kućan zastupanog po punomoćniku Silvija Novačić</item>
    </derivirana_varijabla>
  </DomainObject.Predmet.ProtuStrankaListFormatedWithAdress>
  <DomainObject.Predmet.ProtuStrankaListFormatedWithAdressOIB>
    <izvorni_sadrzaj>
      <item>ANTES jednostavno društvo s ograničenom odgovornošću za ugostiteljstvo, OIB 61944011949, Varaždinska 119/A, 42000 Donji Kućan zastupanog po punomoćniku Silvija Novačić</item>
    </izvorni_sadrzaj>
    <derivirana_varijabla naziv="DomainObject.Predmet.ProtuStrankaListFormatedWithAdressOIB_1">
      <item>ANTES jednostavno društvo s ograničenom odgovornošću za ugostiteljstvo, OIB 61944011949, Varaždinska 119/A, 42000 Donji Kućan zastupanog po punomoćniku Silvija Novačić</item>
    </derivirana_varijabla>
  </DomainObject.Predmet.ProtuStrankaListFormatedWithAdressOIB>
  <DomainObject.Predmet.ProtuStrankaListNazivFormated>
    <izvorni_sadrzaj>
      <item>ANTES jednostavno društvo s ograničenom odgovornošću za ugostiteljstvo</item>
    </izvorni_sadrzaj>
    <derivirana_varijabla naziv="DomainObject.Predmet.ProtuStrankaListNazivFormated_1">
      <item>ANTES jednostavno društvo s ograničenom odgovornošću za ugostiteljstvo</item>
    </derivirana_varijabla>
  </DomainObject.Predmet.ProtuStrankaListNazivFormated>
  <DomainObject.Predmet.ProtuStrankaListNazivFormatedOIB>
    <izvorni_sadrzaj>
      <item>ANTES jednostavno društvo s ograničenom odgovornošću za ugostiteljstvo, OIB 61944011949</item>
    </izvorni_sadrzaj>
    <derivirana_varijabla naziv="DomainObject.Predmet.ProtuStrankaListNazivFormatedOIB_1">
      <item>ANTES jednostavno društvo s ograničenom odgovornošću za ugostiteljstvo, OIB 61944011949</item>
    </derivirana_varijabla>
  </DomainObject.Predmet.ProtuStrankaListNazivFormatedOIB>
  <DomainObject.Predmet.OstaliListFormated>
    <izvorni_sadrzaj>
      <item>Sudski registar</item>
      <item>e-oglasna ploča</item>
      <item>Silvija Novačić punomoćnik sudionika u postupku ANTES jednostavno društvo s ograničenom odgovornošću za ugostiteljstvo</item>
    </izvorni_sadrzaj>
    <derivirana_varijabla naziv="DomainObject.Predmet.OstaliListFormated_1">
      <item>Sudski registar</item>
      <item>e-oglasna ploča</item>
      <item>Silvija Novačić punomoćnik sudionika u postupku ANTES jednostavno društvo s ograničenom odgovornošću za ugostiteljstvo</item>
    </derivirana_varijabla>
  </DomainObject.Predmet.OstaliListFormated>
  <DomainObject.Predmet.OstaliListFormatedOIB>
    <izvorni_sadrzaj>
      <item>Sudski registar</item>
      <item>e-oglasna ploča</item>
      <item>Silvija Novačić, OIB 28267013256 punomoćnik sudionika u postupku ANTES jednostavno društvo s ograničenom odgovornošću za ugostiteljstvo</item>
    </izvorni_sadrzaj>
    <derivirana_varijabla naziv="DomainObject.Predmet.OstaliListFormatedOIB_1">
      <item>Sudski registar</item>
      <item>e-oglasna ploča</item>
      <item>Silvija Novačić, OIB 28267013256 punomoćnik sudionika u postupku ANTES jednostavno društvo s ograničenom odgovornošću za ugostiteljstvo</item>
    </derivirana_varijabla>
  </DomainObject.Predmet.OstaliListFormatedOIB>
  <DomainObject.Predmet.OstaliListFormatedWithAdress>
    <izvorni_sadrzaj>
      <item>Sudski registar</item>
      <item>e-oglasna ploča</item>
      <item>Silvija Novačić, Varaždinska 119/a, 42000 Donji Kućan punomoćnik sudionika u postupku ANTES jednostavno društvo s ograničenom odgovornošću za ugostiteljstvo</item>
    </izvorni_sadrzaj>
    <derivirana_varijabla naziv="DomainObject.Predmet.OstaliListFormatedWithAdress_1">
      <item>Sudski registar</item>
      <item>e-oglasna ploča</item>
      <item>Silvija Novačić, Varaždinska 119/a, 42000 Donji Kućan punomoćnik sudionika u postupku ANTES jednostavno društvo s ograničenom odgovornošću za ugostiteljstvo</item>
    </derivirana_varijabla>
  </DomainObject.Predmet.OstaliListFormatedWithAdress>
  <DomainObject.Predmet.OstaliListFormatedWithAdressOIB>
    <izvorni_sadrzaj>
      <item>Sudski registar</item>
      <item>e-oglasna ploča</item>
      <item>Silvija Novačić, OIB 28267013256, Varaždinska 119/a, 42000 Donji Kućan punomoćnik sudionika u postupku ANTES jednostavno društvo s ograničenom odgovornošću za ugostiteljstvo</item>
    </izvorni_sadrzaj>
    <derivirana_varijabla naziv="DomainObject.Predmet.OstaliListFormatedWithAdressOIB_1">
      <item>Sudski registar</item>
      <item>e-oglasna ploča</item>
      <item>Silvija Novačić, OIB 28267013256, Varaždinska 119/a, 42000 Donji Kućan punomoćnik sudionika u postupku ANTES jednostavno društvo s ograničenom odgovornošću za ugostiteljstvo</item>
    </derivirana_varijabla>
  </DomainObject.Predmet.OstaliListFormatedWithAdressOIB>
  <DomainObject.Predmet.OstaliListNazivFormated>
    <izvorni_sadrzaj>
      <item>Sudski registar</item>
      <item>e-oglasna ploča</item>
      <item>Silvija Novačić</item>
    </izvorni_sadrzaj>
    <derivirana_varijabla naziv="DomainObject.Predmet.OstaliListNazivFormated_1">
      <item>Sudski registar</item>
      <item>e-oglasna ploča</item>
      <item>Silvija Novačić</item>
    </derivirana_varijabla>
  </DomainObject.Predmet.OstaliListNazivFormated>
  <DomainObject.Predmet.OstaliListNazivFormatedOIB>
    <izvorni_sadrzaj>
      <item>Sudski registar</item>
      <item>e-oglasna ploča</item>
      <item>Silvija Novačić, OIB 28267013256</item>
    </izvorni_sadrzaj>
    <derivirana_varijabla naziv="DomainObject.Predmet.OstaliListNazivFormatedOIB_1">
      <item>Sudski registar</item>
      <item>e-oglasna ploča</item>
      <item>Silvija Novačić, OIB 28267013256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St-353/2017-6</izvorni_sadrzaj>
    <derivirana_varijabla naziv="DomainObject.PoslovniBrojDokumenta_1">St-353/2017-6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ANTES jednostavno društvo s ograničenom odgovornošću za ugostiteljstvo</izvorni_sadrzaj>
    <derivirana_varijabla naziv="DomainObject.Predmet.ProtustrankaIDrugi_1">ANTES jednostavno društvo s ograničenom odgovornošću za ugostiteljstvo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ANTES jednostavno društvo s ograničenom odgovornošću za ugostiteljstvo, OIB 61944011949, Varaždinska 119/A, 42000 Donji Kućan</izvorni_sadrzaj>
    <derivirana_varijabla naziv="DomainObject.Predmet.ProtustrankaIDrugiAdressOIB_1">ANTES jednostavno društvo s ograničenom odgovornošću za ugostiteljstvo, OIB 61944011949, Varaždinska 119/A, 42000 Donji Kućan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ANTES jednostavno društvo s ograničenom odgovornošću za ugostiteljstvo</item>
      <item>Sudski registar</item>
      <item>e-oglasna ploča</item>
      <item>Silvija Novačić</item>
    </izvorni_sadrzaj>
    <derivirana_varijabla naziv="DomainObject.Predmet.SudioniciListNaziv_1">
      <item>Financijska agencija, RC ZAGREB, Podružnica VARAŽDIN</item>
      <item>ANTES jednostavno društvo s ograničenom odgovornošću za ugostiteljstvo</item>
      <item>Sudski registar</item>
      <item>e-oglasna ploča</item>
      <item>Silvija Novačić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ANTES jednostavno društvo s ograničenom odgovornošću za ugostiteljstvo, OIB 61944011949, Varaždinska 119/A,42000 Donji Kućan</item>
      <item>Sudski registar</item>
      <item>e-oglasna ploča</item>
      <item>Silvija Novačić, OIB 28267013256, Varaždinska 119/a,42000 Donji Kućan</item>
    </izvorni_sadrzaj>
    <derivirana_varijabla naziv="DomainObject.Predmet.SudioniciListAdressOIB_1">
      <item>Financijska agencija, RC ZAGREB, Podružnica VARAŽDIN, OIB 85821130368, A. Cesarca 2,42000 Varaždin</item>
      <item>ANTES jednostavno društvo s ograničenom odgovornošću za ugostiteljstvo, OIB 61944011949, Varaždinska 119/A,42000 Donji Kućan</item>
      <item>Sudski registar</item>
      <item>e-oglasna ploča</item>
      <item>Silvija Novačić, OIB 28267013256, Varaždinska 119/a,42000 Donji Kućan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6ACFC3-5ADD-473B-8752-56A2A479D1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643</properties:Words>
  <properties:Characters>3739</properties:Characters>
  <properties:Lines>87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2017-09-11T11:38:00Z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St-353/2017-6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