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8d44" w14:paraId="d948d44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AE23D4">
        <w:t>300</w:t>
      </w:r>
      <w:r w:rsidR="00AA5237">
        <w:t>/1</w:t>
      </w:r>
      <w:r w:rsidR="001322CF">
        <w:t>5</w:t>
      </w:r>
      <w:r w:rsidR="00AA5237">
        <w:t>-</w:t>
      </w:r>
      <w:r w:rsidR="002B6368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2B6368">
        <w:t>2</w:t>
      </w:r>
      <w:r>
        <w:t xml:space="preserve">. </w:t>
      </w:r>
      <w:r w:rsidR="002B6368">
        <w:t>studenoga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AE23D4">
        <w:t>KRVAVAC</w:t>
      </w:r>
      <w:r w:rsidR="00742C32">
        <w:t xml:space="preserve"> d.o.o.</w:t>
      </w:r>
      <w:r w:rsidR="00311993">
        <w:t xml:space="preserve"> </w:t>
      </w:r>
      <w:r w:rsidR="006634BC">
        <w:t xml:space="preserve">sa sjedištem u </w:t>
      </w:r>
      <w:r w:rsidR="00AE23D4">
        <w:t xml:space="preserve">Zemuniku Gornjem (Općina Zemunik Donji), Zemunik Gornji bb, </w:t>
      </w:r>
      <w:r w:rsidR="002B6368">
        <w:t xml:space="preserve"> </w:t>
      </w:r>
      <w:r w:rsidR="00A01095">
        <w:t xml:space="preserve">OIB: </w:t>
      </w:r>
      <w:r w:rsidR="00AE23D4">
        <w:t>92410605693</w:t>
      </w:r>
      <w:r>
        <w:t xml:space="preserve">, </w:t>
      </w:r>
      <w:r w:rsidR="003029ED">
        <w:t>23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AE23D4">
        <w:t>KRVAVAC d.o.o. sa sjedištem u Zemuniku Gornjem (Općina Zemunik Donji), Zemunik Gornji bb, OIB: 92410605693</w:t>
      </w:r>
      <w:r w:rsidR="001322CF">
        <w:t xml:space="preserve"> </w:t>
      </w:r>
      <w:r>
        <w:t xml:space="preserve">s danom </w:t>
      </w:r>
      <w:r w:rsidR="003029ED">
        <w:t>23</w:t>
      </w:r>
      <w:r>
        <w:t xml:space="preserve">. ožujka 2016. u </w:t>
      </w:r>
      <w:r w:rsidR="007F7040">
        <w:t>08</w:t>
      </w:r>
      <w:r>
        <w:t>,</w:t>
      </w:r>
      <w:r w:rsidR="007F7040">
        <w:t>40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244515" w:rsidR="007C62EB" w:rsidRPr="001E74F1">
      <w:pPr>
        <w:ind w:firstLine="705"/>
        <w:jc w:val="both"/>
        <w:rPr>
          <w:b/>
        </w:rPr>
      </w:pPr>
      <w:r w:rsidRPr="00244515">
        <w:t>II</w:t>
      </w:r>
      <w:r w:rsidR="00386298" w:rsidRPr="00244515">
        <w:t xml:space="preserve">. </w:t>
      </w:r>
      <w:r w:rsidR="00193657" w:rsidRPr="00244515">
        <w:t>Stečajnim upraviteljem</w:t>
      </w:r>
      <w:r w:rsidRPr="00244515">
        <w:t xml:space="preserve"> dužnika </w:t>
      </w:r>
      <w:r w:rsidR="00193657" w:rsidRPr="00244515">
        <w:t xml:space="preserve">imenuje se </w:t>
      </w:r>
      <w:r w:rsidR="00244515" w:rsidRPr="00244515">
        <w:t>Jelenko Lehki</w:t>
      </w:r>
      <w:r w:rsidR="00E41244" w:rsidRPr="00244515">
        <w:t xml:space="preserve"> </w:t>
      </w:r>
      <w:r w:rsidR="00244515" w:rsidRPr="00244515">
        <w:t>iz Zagreba, Pavla</w:t>
      </w:r>
      <w:r w:rsidR="00244515" w:rsidRPr="00C911AF">
        <w:t xml:space="preserve"> Hatza 10, OIB: 96068307857</w:t>
      </w:r>
      <w:r w:rsidR="00244515">
        <w:rPr>
          <w:b/>
        </w:rPr>
        <w:t>.</w:t>
      </w:r>
    </w:p>
    <w:p w:rsidRDefault="00E41244" w:rsidP="007C62EB" w:rsidR="00E41244" w:rsidRPr="001E74F1">
      <w:pPr>
        <w:jc w:val="both"/>
        <w:rPr>
          <w:b/>
        </w:rPr>
      </w:pP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AE23D4">
        <w:t>KRVAVAC d.o.o. sa sjedištem u Zemuniku Gornjem (Općina Zem</w:t>
      </w:r>
      <w:r w:rsidR="00636EFB">
        <w:t xml:space="preserve">unik Donji), Zemunik Gornji bb, </w:t>
      </w:r>
      <w:r w:rsidR="00AE23D4">
        <w:t>OIB: 92410605693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2B6368">
        <w:t>2</w:t>
      </w:r>
      <w:r w:rsidR="001322CF">
        <w:t xml:space="preserve">. </w:t>
      </w:r>
      <w:r w:rsidR="002B6368">
        <w:t>studenoga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AE23D4">
        <w:t>1626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AE23D4">
        <w:t>2.222.464,66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920BCD">
        <w:t>i</w:t>
      </w:r>
      <w:r w:rsidR="007E65A6">
        <w:t>ma</w:t>
      </w:r>
      <w:r w:rsidR="001E74F1" w:rsidRPr="00CF7AC9">
        <w:t xml:space="preserve"> otvoren račun</w:t>
      </w:r>
      <w:r w:rsidR="00920BCD">
        <w:t xml:space="preserve"> kod </w:t>
      </w:r>
      <w:r w:rsidR="00AE23D4">
        <w:t xml:space="preserve">Raiffeisenbank Austria d.d., </w:t>
      </w:r>
      <w:r w:rsidR="002B6368">
        <w:t xml:space="preserve"> </w:t>
      </w:r>
      <w:r w:rsidR="00193657" w:rsidRPr="00CF7AC9">
        <w:t>kao 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920BCD">
        <w:t>1</w:t>
      </w:r>
      <w:r w:rsidR="002B6368">
        <w:t>9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3029ED">
        <w:t>23</w:t>
      </w:r>
      <w:r w:rsidR="001B47CD">
        <w:t xml:space="preserve">. ožujka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614164" w:rsidP="00323425" w:rsidR="00323425">
      <w:pPr>
        <w:numPr>
          <w:ilvl w:val="0"/>
          <w:numId w:val="4"/>
        </w:numPr>
      </w:pPr>
      <w:r>
        <w:t>Stečajnom upravitelju</w:t>
      </w:r>
      <w:r w:rsidR="00323425"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Hrvatskoj agenciji za civilno zrakoplovstvo 10 000 Zagreb Ulica grada Vukovara 284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125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AE23D4">
      <w:t>300</w:t>
    </w:r>
    <w:r w:rsidR="002B6368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44515"/>
    <w:rsid w:val="00254DBF"/>
    <w:rsid w:val="0026703A"/>
    <w:rsid w:val="002765A5"/>
    <w:rsid w:val="002A1020"/>
    <w:rsid w:val="002A659C"/>
    <w:rsid w:val="002B5E36"/>
    <w:rsid w:val="002B6368"/>
    <w:rsid w:val="002B72E4"/>
    <w:rsid w:val="002C1434"/>
    <w:rsid w:val="002C4929"/>
    <w:rsid w:val="002E7187"/>
    <w:rsid w:val="002F4BE9"/>
    <w:rsid w:val="003029ED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01756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D1971"/>
    <w:rsid w:val="005E68BB"/>
    <w:rsid w:val="005F46A2"/>
    <w:rsid w:val="00614164"/>
    <w:rsid w:val="00614882"/>
    <w:rsid w:val="00624EE7"/>
    <w:rsid w:val="00635E90"/>
    <w:rsid w:val="00636EFB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35B27"/>
    <w:rsid w:val="00742C32"/>
    <w:rsid w:val="00753EDD"/>
    <w:rsid w:val="0075628E"/>
    <w:rsid w:val="00785980"/>
    <w:rsid w:val="00795905"/>
    <w:rsid w:val="007C0700"/>
    <w:rsid w:val="007C62EB"/>
    <w:rsid w:val="007C6FBF"/>
    <w:rsid w:val="007E65A6"/>
    <w:rsid w:val="007F7040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E125F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AE23D4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12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2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2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2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2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1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2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2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2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2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St-300/2015</izvorni_sadrzaj>
    <derivirana_varijabla naziv="DomainObject.Predmet.OznakaBroj_1">St-300/2015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KRVAVAC, društvo s ograničenom odgovornošću za proizvodnju, trgovinu i usluge</izvorni_sadrzaj>
    <derivirana_varijabla naziv="DomainObject.Predmet.ProtustrankaFormated_1">  KRVAVAC, društvo s ograničenom odgovornošću za proizvodnju, trgovinu i usluge</derivirana_varijabla>
  </DomainObject.Predmet.ProtustrankaFormated>
  <DomainObject.Predmet.ProtustrankaFormatedOIB>
    <izvorni_sadrzaj>  KRVAVAC, društvo s ograničenom odgovornošću za proizvodnju, trgovinu i usluge, OIB 92410605693</izvorni_sadrzaj>
    <derivirana_varijabla naziv="DomainObject.Predmet.ProtustrankaFormatedOIB_1">  KRVAVAC, društvo s ograničenom odgovornošću za proizvodnju, trgovinu i usluge, OIB 92410605693</derivirana_varijabla>
  </DomainObject.Predmet.ProtustrankaFormatedOIB>
  <DomainObject.Predmet.ProtustrankaFormatedWithAdress>
    <izvorni_sadrzaj> KRVAVAC, društvo s ograničenom odgovornošću za proizvodnju, trgovinu i usluge, Zemunik Gornji/bb, 23222 Zemunik Gornji</izvorni_sadrzaj>
    <derivirana_varijabla naziv="DomainObject.Predmet.ProtustrankaFormatedWithAdress_1"> KRVAVAC, društvo s ograničenom odgovornošću za proizvodnju, trgovinu i usluge, Zemunik Gornji/bb, 23222 Zemunik Gornji</derivirana_varijabla>
  </DomainObject.Predmet.ProtustrankaFormatedWithAdress>
  <DomainObject.Predmet.ProtustrankaFormatedWithAdressOIB>
    <izvorni_sadrzaj> KRVAVAC, društvo s ograničenom odgovornošću za proizvodnju, trgovinu i usluge, OIB 92410605693, Zemunik Gornji/bb, 23222 Zemunik Gornji</izvorni_sadrzaj>
    <derivirana_varijabla naziv="DomainObject.Predmet.ProtustrankaFormatedWithAdressOIB_1"> KRVAVAC, društvo s ograničenom odgovornošću za proizvodnju, trgovinu i usluge, OIB 92410605693, Zemunik Gornji/bb, 23222 Zemunik Gornji</derivirana_varijabla>
  </DomainObject.Predmet.ProtustrankaFormatedWithAdressOIB>
  <DomainObject.Predmet.ProtustrankaWithAdress>
    <izvorni_sadrzaj>KRVAVAC, društvo s ograničenom odgovornošću za proizvodnju, trgovinu i usluge Zemunik Gornji/bb, 23222 Zemunik Gornji</izvorni_sadrzaj>
    <derivirana_varijabla naziv="DomainObject.Predmet.ProtustrankaWithAdress_1">KRVAVAC, društvo s ograničenom odgovornošću za proizvodnju, trgovinu i usluge Zemunik Gornji/bb, 23222 Zemunik Gornji</derivirana_varijabla>
  </DomainObject.Predmet.ProtustrankaWithAdress>
  <DomainObject.Predmet.ProtustrankaWithAdressOIB>
    <izvorni_sadrzaj>KRVAVAC, društvo s ograničenom odgovornošću za proizvodnju, trgovinu i usluge, OIB 92410605693, Zemunik Gornji/bb, 23222 Zemunik Gornji</izvorni_sadrzaj>
    <derivirana_varijabla naziv="DomainObject.Predmet.ProtustrankaWithAdressOIB_1">KRVAVAC, društvo s ograničenom odgovornošću za proizvodnju, trgovinu i usluge, OIB 92410605693, Zemunik Gornji/bb, 23222 Zemunik Gornji</derivirana_varijabla>
  </DomainObject.Predmet.ProtustrankaWithAdressOIB>
  <DomainObject.Predmet.ProtustrankaNazivFormated>
    <izvorni_sadrzaj>KRVAVAC, društvo s ograničenom odgovornošću za proizvodnju, trgovinu i usluge</izvorni_sadrzaj>
    <derivirana_varijabla naziv="DomainObject.Predmet.ProtustrankaNazivFormated_1">KRVAVAC, društvo s ograničenom odgovornošću za proizvodnju, trgovinu i usluge</derivirana_varijabla>
  </DomainObject.Predmet.ProtustrankaNazivFormated>
  <DomainObject.Predmet.ProtustrankaNazivFormatedOIB>
    <izvorni_sadrzaj>KRVAVAC, društvo s ograničenom odgovornošću za proizvodnju, trgovinu i usluge, OIB 92410605693</izvorni_sadrzaj>
    <derivirana_varijabla naziv="DomainObject.Predmet.ProtustrankaNazivFormatedOIB_1">KRVAVAC, društvo s ograničenom odgovornošću za proizvodnju, trgovinu i usluge, OIB 92410605693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2222464.66</izvorni_sadrzaj>
    <derivirana_varijabla naziv="DomainObject.Predmet.TrenutnaVrijednost_1">2222464.66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KRVAVAC, društvo s ograničenom odgovornošću za proizvodnju, trgovinu i usluge</item>
    </izvorni_sadrzaj>
    <derivirana_varijabla naziv="DomainObject.Predmet.ProtuStrankaListFormated_1">
      <item>KRVAVAC, društvo s ograničenom odgovornošću za proizvodnju, trgovinu i usluge</item>
    </derivirana_varijabla>
  </DomainObject.Predmet.ProtuStrankaListFormated>
  <DomainObject.Predmet.ProtuStrankaListFormatedOIB>
    <izvorni_sadrzaj>
      <item>KRVAVAC, društvo s ograničenom odgovornošću za proizvodnju, trgovinu i usluge, OIB 92410605693</item>
    </izvorni_sadrzaj>
    <derivirana_varijabla naziv="DomainObject.Predmet.ProtuStrankaListFormatedOIB_1">
      <item>KRVAVAC, društvo s ograničenom odgovornošću za proizvodnju, trgovinu i usluge, OIB 92410605693</item>
    </derivirana_varijabla>
  </DomainObject.Predmet.ProtuStrankaListFormatedOIB>
  <DomainObject.Predmet.ProtuStrankaListFormatedWithAdress>
    <izvorni_sadrzaj>
      <item>KRVAVAC, društvo s ograničenom odgovornošću za proizvodnju, trgovinu i usluge, Zemunik Gornji/bb, 23222 Zemunik Gornji</item>
    </izvorni_sadrzaj>
    <derivirana_varijabla naziv="DomainObject.Predmet.ProtuStrankaListFormatedWithAdress_1">
      <item>KRVAVAC, društvo s ograničenom odgovornošću za proizvodnju, trgovinu i usluge, Zemunik Gornji/bb, 23222 Zemunik Gornji</item>
    </derivirana_varijabla>
  </DomainObject.Predmet.ProtuStrankaListFormatedWithAdress>
  <DomainObject.Predmet.ProtuStrankaListFormatedWithAdressOIB>
    <izvorni_sadrzaj>
      <item>KRVAVAC, društvo s ograničenom odgovornošću za proizvodnju, trgovinu i usluge, OIB 92410605693, Zemunik Gornji/bb, 23222 Zemunik Gornji</item>
    </izvorni_sadrzaj>
    <derivirana_varijabla naziv="DomainObject.Predmet.ProtuStrankaListFormatedWithAdressOIB_1">
      <item>KRVAVAC, društvo s ograničenom odgovornošću za proizvodnju, trgovinu i usluge, OIB 92410605693, Zemunik Gornji/bb, 23222 Zemunik Gornji</item>
    </derivirana_varijabla>
  </DomainObject.Predmet.ProtuStrankaListFormatedWithAdressOIB>
  <DomainObject.Predmet.ProtuStrankaListNazivFormated>
    <izvorni_sadrzaj>
      <item>KRVAVAC, društvo s ograničenom odgovornošću za proizvodnju, trgovinu i usluge</item>
    </izvorni_sadrzaj>
    <derivirana_varijabla naziv="DomainObject.Predmet.ProtuStrankaListNazivFormated_1">
      <item>KRVAVAC, društvo s ograničenom odgovornošću za proizvodnju, trgovinu i usluge</item>
    </derivirana_varijabla>
  </DomainObject.Predmet.ProtuStrankaListNazivFormated>
  <DomainObject.Predmet.ProtuStrankaListNazivFormatedOIB>
    <izvorni_sadrzaj>
      <item>KRVAVAC, društvo s ograničenom odgovornošću za proizvodnju, trgovinu i usluge, OIB 92410605693</item>
    </izvorni_sadrzaj>
    <derivirana_varijabla naziv="DomainObject.Predmet.ProtuStrankaListNazivFormatedOIB_1">
      <item>KRVAVAC, društvo s ograničenom odgovornošću za proizvodnju, trgovinu i usluge, OIB 92410605693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KRVAVAC, društvo s ograničenom odgovornošću za proizvodnju, trgovinu i usluge</izvorni_sadrzaj>
    <derivirana_varijabla naziv="DomainObject.Predmet.ProtustrankaIDrugi_1">KRVAVAC,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KRVAVAC, društvo s ograničenom odgovornošću za proizvodnju, trgovinu i usluge, OIB 92410605693, Zemunik Gornji/bb, 23222 Zemunik Gornji</izvorni_sadrzaj>
    <derivirana_varijabla naziv="DomainObject.Predmet.ProtustrankaIDrugiAdressOIB_1">KRVAVAC, društvo s ograničenom odgovornošću za proizvodnju, trgovinu i usluge, OIB 92410605693, Zemunik Gornji/bb, 23222 Zemunik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KRVAVAC, društvo s ograničenom odgovornošću za proizvodnju, trgovinu i usluge</item>
    </izvorni_sadrzaj>
    <derivirana_varijabla naziv="DomainObject.Predmet.SudioniciListNaziv_1">
      <item>FINA</item>
      <item>KRVAVAC, društvo s ograničenom odgovornošću za proizvodnju, trgovinu i usluge</item>
    </derivirana_varijabla>
  </DomainObject.Predmet.SudioniciListNaziv>
  <DomainObject.Predmet.SudioniciListAdressOIB>
    <izvorni_sadrzaj>
      <item>FINA, OIB 85821130368</item>
      <item>KRVAVAC, društvo s ograničenom odgovornošću za proizvodnju, trgovinu i usluge, OIB 92410605693, Zemunik Gornji/bb,23222 Zemunik Gornji</item>
    </izvorni_sadrzaj>
    <derivirana_varijabla naziv="DomainObject.Predmet.SudioniciListAdressOIB_1">
      <item>FINA, OIB 85821130368</item>
      <item>KRVAVAC, društvo s ograničenom odgovornošću za proizvodnju, trgovinu i usluge, OIB 92410605693, Zemunik Gornji/bb,23222 Zemunik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92410605693</item>
    </izvorni_sadrzaj>
    <derivirana_varijabla naziv="DomainObject.Predmet.SudioniciListNazivOIB_1">
      <item>, OIB 85821130368</item>
      <item>, OIB 92410605693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884</properties:Words>
  <properties:Characters>4835</properties:Characters>
  <properties:Lines>124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2016-03-17T13:48:00Z</dcterms:created>
  <dc:creator>Administrator</dc:creator>
  <cp:lastModifiedBy>Josipa Dorkin</cp:lastModifiedBy>
  <cp:lastPrinted>2016-03-07T10:14:00Z</cp:lastPrinted>
  <dcterms:modified xmlns:xsi="http://www.w3.org/2001/XMLSchema-instance" xsi:type="dcterms:W3CDTF">2016-03-23T07:40:00Z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