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3453" w14:paraId="fd1345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BE3829">
        <w:t>402</w:t>
      </w:r>
      <w:r w:rsidR="00335F93">
        <w:t>/1</w:t>
      </w:r>
      <w:r w:rsidR="004C72EA">
        <w:t>7</w:t>
      </w:r>
      <w:r w:rsidR="00335F93">
        <w:t>-</w:t>
      </w:r>
      <w:r w:rsidR="004C72EA">
        <w:t>1</w:t>
      </w:r>
      <w:r w:rsidR="00BE3829">
        <w:t>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BE3829" w:rsidRPr="00611430">
        <w:t xml:space="preserve">Trgovački sud u Osijeku, po sucu mr. sc. Tihomiru Kovačeviću, kao stečajnom sucu, povodom prijedloga </w:t>
      </w:r>
      <w:r w:rsidR="00BE3829">
        <w:t>RH, MF, PU, Područni ured Osijek zastupana po ŽDO u Osijeku</w:t>
      </w:r>
      <w:r w:rsidR="00BE3829" w:rsidRPr="00611430">
        <w:t xml:space="preserve">, </w:t>
      </w:r>
      <w:r w:rsidR="00BE3829">
        <w:t xml:space="preserve">OIB 18683136487 za </w:t>
      </w:r>
      <w:r w:rsidR="00BE3829" w:rsidRPr="0041082E">
        <w:t xml:space="preserve">otvaranje stečajnog postupka nad dužnikom </w:t>
      </w:r>
      <w:r w:rsidR="00BE3829">
        <w:t>ADELAIDE</w:t>
      </w:r>
      <w:r w:rsidR="00BE3829" w:rsidRPr="00184063">
        <w:t xml:space="preserve"> d.o.o. za </w:t>
      </w:r>
      <w:r w:rsidR="00BE3829">
        <w:t xml:space="preserve">graditeljstvo, </w:t>
      </w:r>
      <w:r w:rsidR="00BE3829" w:rsidRPr="00184063">
        <w:t>trgovinu i usluge, Vi</w:t>
      </w:r>
      <w:r w:rsidR="00BE3829">
        <w:t>nkovci</w:t>
      </w:r>
      <w:r w:rsidR="00BE3829" w:rsidRPr="00184063">
        <w:t xml:space="preserve">, </w:t>
      </w:r>
      <w:r w:rsidR="00BE3829">
        <w:t>Jošine 3</w:t>
      </w:r>
      <w:r w:rsidR="00BE3829" w:rsidRPr="00184063">
        <w:t>, MBS 030</w:t>
      </w:r>
      <w:r w:rsidR="00BE3829">
        <w:t>084547</w:t>
      </w:r>
      <w:r w:rsidR="00BE3829" w:rsidRPr="00184063">
        <w:t xml:space="preserve">, OIB: </w:t>
      </w:r>
      <w:r w:rsidR="00BE3829">
        <w:t>61568131090</w:t>
      </w:r>
      <w:r w:rsidR="00514F01" w:rsidRPr="0041082E">
        <w:t xml:space="preserve">, dana </w:t>
      </w:r>
      <w:r w:rsidR="00BE3829">
        <w:t>10</w:t>
      </w:r>
      <w:r w:rsidR="00514F01" w:rsidRPr="0041082E">
        <w:t xml:space="preserve">. </w:t>
      </w:r>
      <w:r w:rsidR="002321E0">
        <w:t>travnj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BE3829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BE3829" w:rsidRPr="00BE3829">
        <w:t>ADELAIDE d.o.o. za graditeljstvo, trgovinu i usluge, Vinkovci, Jošine 3, MBS 030084547, OIB: 61568131090</w:t>
      </w:r>
      <w:r>
        <w:t>, da u roku od 15 dana uplate na sudski depozit ovoga suda broj HR3123900011300000200 s pozivom na broj HR05 272-</w:t>
      </w:r>
      <w:r w:rsidR="00BE3829">
        <w:t>402</w:t>
      </w:r>
      <w:r>
        <w:t>-1</w:t>
      </w:r>
      <w:r w:rsidR="00EE2A6A">
        <w:t>7</w:t>
      </w:r>
      <w:r>
        <w:t xml:space="preserve"> kod Hrvatske poštanske banke iznos od </w:t>
      </w:r>
      <w:r w:rsidR="0077675B">
        <w:rPr>
          <w:color w:val="000000"/>
        </w:rPr>
        <w:t>476.060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C581C" w:rsidP="00514F01" w:rsidR="008C581C"/>
    <w:p w:rsidRDefault="008C581C" w:rsidP="00514F01" w:rsidR="008C581C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8C581C" w:rsidP="00514F01" w:rsidR="008C581C" w:rsidRPr="00702E78"/>
    <w:p w:rsidRDefault="0077675B" w:rsidP="0077675B" w:rsidR="0077675B">
      <w:pPr>
        <w:ind w:firstLine="720"/>
        <w:jc w:val="both"/>
      </w:pPr>
      <w:r>
        <w:t xml:space="preserve">Dana 20.01.2017. zaprimljen je na ovome sudu zahtjev FINE Regionalni centar Osijek, Podružnica Osijek, klasa: 110-07/17-01/04 Ur. broj 04-06-17-302 od 19.01.2017. godine, za provedbu skraćenog stečajnog postupka nad dužnikom </w:t>
      </w:r>
      <w:r w:rsidRPr="00352E95">
        <w:t>ADELAIDE d.o.o. za graditeljstvo, trgovinu i usluge, Vinkovci, Jošine 3, MBS 030084547, OIB: 61568131090</w:t>
      </w:r>
      <w:r>
        <w:t>, temeljem odredbe čl. 429. st. 1. Stečajnog zakona (NN 71/15 i 104/17, dalje: SZ).</w:t>
      </w:r>
    </w:p>
    <w:p w:rsidRDefault="0077675B" w:rsidP="0077675B" w:rsidR="0077675B">
      <w:pPr>
        <w:ind w:firstLine="720"/>
        <w:jc w:val="both"/>
      </w:pPr>
    </w:p>
    <w:p w:rsidRDefault="0077675B" w:rsidP="0077675B" w:rsidR="0077675B">
      <w:pPr>
        <w:ind w:firstLine="720"/>
        <w:jc w:val="both"/>
      </w:pPr>
      <w:r>
        <w:t xml:space="preserve">U prijedlogu je navela da na dan 18.01.2017. dužnik u Očevidniku redoslijeda osnova za plaćanje ima evidentirane neizvršene osnove za plaćanje u neprekinutom razdoblju od 120 dana, u ukupnom iznosu od 22.647,45 kn, u koji iznos je uračunata kamata i naknada FINE za provedbe ovrhe na novčanim sredstvima dužnika. Navodi da dužnik nema zaposlenih radnika. </w:t>
      </w:r>
    </w:p>
    <w:p w:rsidRDefault="0077675B" w:rsidP="0077675B" w:rsidR="0077675B">
      <w:pPr>
        <w:ind w:firstLine="720"/>
        <w:jc w:val="both"/>
      </w:pPr>
    </w:p>
    <w:p w:rsidRDefault="0077675B" w:rsidP="0077675B" w:rsidR="0077675B">
      <w:pPr>
        <w:ind w:firstLine="720"/>
        <w:jc w:val="both"/>
      </w:pPr>
      <w:r>
        <w:t>Dostavlja popis računa i oročenih novčanih sredstava dužnika na dan 18</w:t>
      </w:r>
      <w:r w:rsidRPr="00AF752F">
        <w:t>.</w:t>
      </w:r>
      <w:r>
        <w:t xml:space="preserve">01.2017., te navodi da na temelju čl. 112. st. 5. SZ dužnik na ime predujma za namirenje troškova stečajnog postupka nema zaplijenjena novčana sredstva na dan </w:t>
      </w:r>
      <w:r w:rsidRPr="008140D3">
        <w:t>18.01</w:t>
      </w:r>
      <w:r>
        <w:t>.2017.</w:t>
      </w:r>
    </w:p>
    <w:p w:rsidRDefault="0077675B" w:rsidP="0077675B" w:rsidR="0077675B">
      <w:pPr>
        <w:ind w:firstLine="720"/>
        <w:jc w:val="both"/>
      </w:pPr>
    </w:p>
    <w:p w:rsidRDefault="0077675B" w:rsidP="0077675B" w:rsidR="0077675B">
      <w:pPr>
        <w:ind w:firstLine="720"/>
        <w:jc w:val="both"/>
      </w:pPr>
      <w:r>
        <w:t xml:space="preserve">Dana 14.02.2017. sud je zaprimio prijedlog vjerovnika RH, Ministarstva financija za otvaranje stečajnog postupka nad predmetnim dužnikom, te sud obustavio skraćeni stečajni postupak i postupak nastavio prema općim odredbama Stečajnog zakona. </w:t>
      </w:r>
    </w:p>
    <w:p w:rsidRDefault="005334E5" w:rsidP="005F045D" w:rsidR="005334E5">
      <w:pPr>
        <w:ind w:right="-335"/>
        <w:jc w:val="both"/>
      </w:pPr>
    </w:p>
    <w:p w:rsidRDefault="00514F01" w:rsidP="005F045D" w:rsidR="00F97F7D" w:rsidRPr="005F045D">
      <w:pPr>
        <w:ind w:right="-335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77675B">
        <w:t>10</w:t>
      </w:r>
      <w:r>
        <w:t>.0</w:t>
      </w:r>
      <w:r w:rsidR="00EC24AC">
        <w:t>4</w:t>
      </w:r>
      <w:r>
        <w:t>.2018.  godine, privremen</w:t>
      </w:r>
      <w:r w:rsidR="005334E5">
        <w:t>a</w:t>
      </w:r>
      <w:r>
        <w:t xml:space="preserve"> stečajn</w:t>
      </w:r>
      <w:r w:rsidR="005334E5">
        <w:t>a</w:t>
      </w:r>
      <w:r>
        <w:t xml:space="preserve"> upravitelj</w:t>
      </w:r>
      <w:r w:rsidR="005334E5">
        <w:t>ica</w:t>
      </w:r>
      <w:r>
        <w:t xml:space="preserve"> je izloži</w:t>
      </w:r>
      <w:r w:rsidR="005334E5">
        <w:t>la</w:t>
      </w:r>
      <w:r>
        <w:t xml:space="preserve"> svoje pisano izvješće od</w:t>
      </w:r>
      <w:r w:rsidRPr="00A128F1">
        <w:t xml:space="preserve"> </w:t>
      </w:r>
      <w:r w:rsidR="00F90225">
        <w:t>4</w:t>
      </w:r>
      <w:r w:rsidRPr="00A128F1">
        <w:t>.</w:t>
      </w:r>
      <w:r>
        <w:t>0</w:t>
      </w:r>
      <w:r w:rsidR="00F90225">
        <w:t>4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BE07F1">
        <w:t>41</w:t>
      </w:r>
      <w:r w:rsidRPr="00F16487">
        <w:t>-</w:t>
      </w:r>
      <w:r w:rsidR="00BE07F1">
        <w:t>47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BE07F1" w:rsidRPr="00BE07F1">
        <w:t xml:space="preserve">476.060,00 </w:t>
      </w:r>
      <w:r w:rsidR="00820518">
        <w:t xml:space="preserve">kn i </w:t>
      </w:r>
      <w:r w:rsidR="00162879">
        <w:t xml:space="preserve"> to </w:t>
      </w:r>
      <w:r w:rsidR="00BE07F1">
        <w:t>izrada pečata u iznosu od 150,00 kn, trošak javnog bilježnika radi ovjere potpisa stečajnog upravitelja u iznosu od 47,50 kn, trošak parnice radi pobijanja pravnih radnji stečajnog dužnika u iznosu od 270.022,50 kn, otvaranje, održavanje i zatvaranje žiro-računa u iznosu od 1.000,00 kn, arhiviranje poslovne dokumentacije u iznosu od 5.000,00 kn, bruto nagrada privremenom stečajnom upravitelju u iznosu od 3.500,00 kn, bruto nagrada stečajnom upravitelju u iznosu od 187.990,00 kn,</w:t>
      </w:r>
      <w:r w:rsidR="00FE223B">
        <w:t xml:space="preserve"> materijalni troškovi (poštarina, uredski materijal i sl.) u iznosu od 1.000,00 kn i knjigovodstvene usluge za jednu godinu (12 x 625,00 kn) u iznosu od 7.500,00 kn</w:t>
      </w:r>
      <w:r w:rsidR="00A16D1A" w:rsidRPr="005F045D">
        <w:t>.</w:t>
      </w:r>
    </w:p>
    <w:p w:rsidRDefault="008C581C" w:rsidP="00514F01" w:rsidR="008C581C">
      <w:pPr>
        <w:jc w:val="both"/>
      </w:pPr>
    </w:p>
    <w:p w:rsidRDefault="00514F01" w:rsidP="00514F01" w:rsidR="00514F01">
      <w:pPr>
        <w:jc w:val="center"/>
      </w:pPr>
      <w:r w:rsidRPr="00F15533">
        <w:t xml:space="preserve">U Osijeku </w:t>
      </w:r>
      <w:r w:rsidR="00FE223B">
        <w:t>10</w:t>
      </w:r>
      <w:r w:rsidR="00EC24AC" w:rsidRPr="00EC24AC">
        <w:t xml:space="preserve">. travnja </w:t>
      </w:r>
      <w:r w:rsidRPr="00333014">
        <w:t>2018</w:t>
      </w:r>
      <w:r w:rsidRPr="00F15533">
        <w:t>.</w:t>
      </w:r>
    </w:p>
    <w:p w:rsidRDefault="008C581C" w:rsidP="00514F01" w:rsidR="008C581C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7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BE3829" w:rsidRPr="00BE3829">
      <w:t>402/17-19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38F7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7A8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977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77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7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7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977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77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7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7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ADELAIDE d.o.o. za graditeljstvo, trgovinu i usluge</izvorni_sadrzaj>
    <derivirana_varijabla naziv="DomainObject.Predmet.ProtustrankaFormated_1">  ADELAIDE d.o.o. za graditeljstvo, trgovinu i usluge</derivirana_varijabla>
  </DomainObject.Predmet.ProtustrankaFormated>
  <DomainObject.Predmet.ProtustrankaFormatedOIB>
    <izvorni_sadrzaj>  ADELAIDE d.o.o. za graditeljstvo, trgovinu i usluge, OIB 61568131090</izvorni_sadrzaj>
    <derivirana_varijabla naziv="DomainObject.Predmet.ProtustrankaFormatedOIB_1">  ADELAIDE d.o.o. za graditeljstvo, trgovinu i usluge, OIB 61568131090</derivirana_varijabla>
  </DomainObject.Predmet.ProtustrankaFormatedOIB>
  <DomainObject.Predmet.ProtustrankaFormatedWithAdress>
    <izvorni_sadrzaj> ADELAIDE d.o.o. za graditeljstvo, trgovinu i usluge, Jošine 3 , 32100 Vinkovci</izvorni_sadrzaj>
    <derivirana_varijabla naziv="DomainObject.Predmet.ProtustrankaFormatedWithAdress_1"> ADELAIDE d.o.o. za graditeljstvo, trgovinu i usluge, Jošine 3 , 32100 Vinkovci</derivirana_varijabla>
  </DomainObject.Predmet.ProtustrankaFormatedWithAdress>
  <DomainObject.Predmet.ProtustrankaFormatedWithAdressOIB>
    <izvorni_sadrzaj> ADELAIDE d.o.o. za graditeljstvo, trgovinu i usluge, OIB 61568131090, Jošine 3 , 32100 Vinkovci</izvorni_sadrzaj>
    <derivirana_varijabla naziv="DomainObject.Predmet.ProtustrankaFormatedWithAdressOIB_1"> ADELAIDE d.o.o. za graditeljstvo, trgovinu i usluge, OIB 61568131090, Jošine 3 , 32100 Vinkovci</derivirana_varijabla>
  </DomainObject.Predmet.ProtustrankaFormatedWithAdressOIB>
  <DomainObject.Predmet.ProtustrankaWithAdress>
    <izvorni_sadrzaj>ADELAIDE d.o.o. za graditeljstvo, trgovinu i usluge Jošine 3 , 32100 Vinkovci</izvorni_sadrzaj>
    <derivirana_varijabla naziv="DomainObject.Predmet.ProtustrankaWithAdress_1">ADELAIDE d.o.o. za graditeljstvo, trgovinu i usluge Jošine 3 , 32100 Vinkovci</derivirana_varijabla>
  </DomainObject.Predmet.ProtustrankaWithAdress>
  <DomainObject.Predmet.ProtustrankaWithAdressOIB>
    <izvorni_sadrzaj>ADELAIDE d.o.o. za graditeljstvo, trgovinu i usluge, OIB 61568131090, Jošine 3 , 32100 Vinkovci</izvorni_sadrzaj>
    <derivirana_varijabla naziv="DomainObject.Predmet.ProtustrankaWithAdressOIB_1">ADELAIDE d.o.o. za graditeljstvo, trgovinu i usluge, OIB 61568131090, Jošine 3 , 32100 Vinkovci</derivirana_varijabla>
  </DomainObject.Predmet.ProtustrankaWithAdressOIB>
  <DomainObject.Predmet.ProtustrankaNazivFormated>
    <izvorni_sadrzaj>ADELAIDE d.o.o. za graditeljstvo, trgovinu i usluge</izvorni_sadrzaj>
    <derivirana_varijabla naziv="DomainObject.Predmet.ProtustrankaNazivFormated_1">ADELAIDE d.o.o. za graditeljstvo, trgovinu i usluge</derivirana_varijabla>
  </DomainObject.Predmet.ProtustrankaNazivFormated>
  <DomainObject.Predmet.ProtustrankaNazivFormatedOIB>
    <izvorni_sadrzaj>ADELAIDE d.o.o. za graditeljstvo, trgovinu i usluge, OIB 61568131090</izvorni_sadrzaj>
    <derivirana_varijabla naziv="DomainObject.Predmet.ProtustrankaNazivFormatedOIB_1">ADELAIDE d.o.o. za graditeljstvo, trgovinu i usluge, OIB 61568131090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ADELAIDE d.o.o. za graditeljstvo, trgovinu i usluge</item>
    </izvorni_sadrzaj>
    <derivirana_varijabla naziv="DomainObject.Predmet.ProtuStrankaListFormated_1">
      <item>ADELAIDE d.o.o. za graditeljstvo, trgovinu i usluge</item>
    </derivirana_varijabla>
  </DomainObject.Predmet.ProtuStrankaListFormated>
  <DomainObject.Predmet.ProtuStrankaListFormatedOIB>
    <izvorni_sadrzaj>
      <item>ADELAIDE d.o.o. za graditeljstvo, trgovinu i usluge, OIB 61568131090</item>
    </izvorni_sadrzaj>
    <derivirana_varijabla naziv="DomainObject.Predmet.ProtuStrankaListFormatedOIB_1">
      <item>ADELAIDE d.o.o. za graditeljstvo, trgovinu i usluge, OIB 61568131090</item>
    </derivirana_varijabla>
  </DomainObject.Predmet.ProtuStrankaListFormatedOIB>
  <DomainObject.Predmet.ProtuStrankaListFormatedWithAdress>
    <izvorni_sadrzaj>
      <item>ADELAIDE d.o.o. za graditeljstvo, trgovinu i usluge, Jošine 3 , 32100 Vinkovci</item>
    </izvorni_sadrzaj>
    <derivirana_varijabla naziv="DomainObject.Predmet.ProtuStrankaListFormatedWithAdress_1">
      <item>ADELAIDE d.o.o. za graditeljstvo, trgovinu i usluge, Jošine 3 , 32100 Vinkovci</item>
    </derivirana_varijabla>
  </DomainObject.Predmet.ProtuStrankaListFormatedWithAdress>
  <DomainObject.Predmet.ProtuStrankaListFormatedWithAdressOIB>
    <izvorni_sadrzaj>
      <item>ADELAIDE d.o.o. za graditeljstvo, trgovinu i usluge, OIB 61568131090, Jošine 3 , 32100 Vinkovci</item>
    </izvorni_sadrzaj>
    <derivirana_varijabla naziv="DomainObject.Predmet.ProtuStrankaListFormatedWithAdressOIB_1">
      <item>ADELAIDE d.o.o. za graditeljstvo, trgovinu i usluge, OIB 61568131090, Jošine 3 , 32100 Vinkovci</item>
    </derivirana_varijabla>
  </DomainObject.Predmet.ProtuStrankaListFormatedWithAdressOIB>
  <DomainObject.Predmet.ProtuStrankaListNazivFormated>
    <izvorni_sadrzaj>
      <item>ADELAIDE d.o.o. za graditeljstvo, trgovinu i usluge</item>
    </izvorni_sadrzaj>
    <derivirana_varijabla naziv="DomainObject.Predmet.ProtuStrankaListNazivFormated_1">
      <item>ADELAIDE d.o.o. za graditeljstvo, trgovinu i usluge</item>
    </derivirana_varijabla>
  </DomainObject.Predmet.ProtuStrankaListNazivFormated>
  <DomainObject.Predmet.ProtuStrankaListNazivFormatedOIB>
    <izvorni_sadrzaj>
      <item>ADELAIDE d.o.o. za graditeljstvo, trgovinu i usluge, OIB 61568131090</item>
    </izvorni_sadrzaj>
    <derivirana_varijabla naziv="DomainObject.Predmet.ProtuStrankaListNazivFormatedOIB_1">
      <item>ADELAIDE d.o.o. za graditeljstvo, trgovinu i usluge, OIB 61568131090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ADELAIDE d.o.o. za graditeljstvo, trgovinu i usluge</izvorni_sadrzaj>
    <derivirana_varijabla naziv="DomainObject.Predmet.ProtustrankaIDrugi_1">ADELAIDE d.o.o. za graditeljstvo, trgovinu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ADELAIDE d.o.o. za graditeljstvo, trgovinu i usluge, OIB 61568131090, Jošine 3 , 32100 Vinkovci</izvorni_sadrzaj>
    <derivirana_varijabla naziv="DomainObject.Predmet.ProtustrankaIDrugiAdressOIB_1">ADELAIDE d.o.o. za graditeljstvo, trgovinu i usluge, OIB 61568131090, Jošine 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ADELAIDE d.o.o. za graditeljstvo, trgovinu i usluge</item>
      <item>RH MF POREZNA UPRAVA VUKOVAR</item>
    </izvorni_sadrzaj>
    <derivirana_varijabla naziv="DomainObject.Predmet.SudioniciListNaziv_1">
      <item>ADELAIDE d.o.o. za graditeljstvo, trgovinu i usluge</item>
      <item>RH MF POREZNA UPRAVA VUKOVAR</item>
    </derivirana_varijabla>
  </DomainObject.Predmet.SudioniciListNaziv>
  <DomainObject.Predmet.SudioniciListAdressOIB>
    <izvorni_sadrzaj>
      <item>ADELAIDE d.o.o. za graditeljstvo, trgovinu i usluge, OIB 61568131090, Jošine 3 ,32100 Vinkovci</item>
      <item>RH MF POREZNA UPRAVA VUKOVAR, OIB 18683136487</item>
    </izvorni_sadrzaj>
    <derivirana_varijabla naziv="DomainObject.Predmet.SudioniciListAdressOIB_1">
      <item>ADELAIDE d.o.o. za graditeljstvo, trgovinu i usluge, OIB 61568131090, Jošine 3 ,32100 Vinkovci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61568131090</item>
      <item>, OIB 18683136487</item>
    </izvorni_sadrzaj>
    <derivirana_varijabla naziv="DomainObject.Predmet.SudioniciListNazivOIB_1">
      <item>, OIB 61568131090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E95AC-E9D5-4A7E-9626-532E059DE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738</properties:Words>
  <properties:Characters>4022</properties:Characters>
  <properties:Lines>94</properties:Lines>
  <properties:Paragraphs>24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2018-04-10T10:59:00Z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476.060,00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