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be6d" w14:paraId="386be6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80BC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St-4281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27C2" w:rsidRPr="009F27C2">
        <w:t xml:space="preserve"> </w:t>
      </w:r>
      <w:r w:rsidR="009F27C2" w:rsidRP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>EUROPSKI CENTAR ZA LIJEPE UMJETNOSTI I GLAZBU, Zagreb,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Travanjska 8, OIB: 15098947530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9F27C2" w:rsidRP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>EUROPSKI CENTAR ZA LIJEPE UMJETNOSTI I GLAZBU, Zagreb,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Travanjska 8, OIB: 15098947530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E6671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AB548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Tibor Toth, Zagreb, Hribarov prilaz 10, </w:t>
      </w:r>
    </w:p>
    <w:p w:rsidRDefault="00AB5482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65132060598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27C2" w:rsidRP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>EUROPSKI CENTAR ZA LIJEPE UMJETNOSTI I GLAZBU, Zagreb,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Travanjska 8, OIB: 15098947530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>Uredu opće uprave Grada Zagreba –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46AF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80BC8">
      <w:rPr>
        <w:rFonts w:cs="Times New Roman" w:hAnsi="Times New Roman" w:ascii="Times New Roman"/>
        <w:sz w:val="24"/>
        <w:szCs w:val="24"/>
      </w:rPr>
      <w:t>4281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46AF5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0BC8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B5482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46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A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46AF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46A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46A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46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4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4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4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4281</izvorni_sadrzaj>
    <derivirana_varijabla naziv="DomainObject.Predmet.Broj_1">4281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St-4281/2015</izvorni_sadrzaj>
    <derivirana_varijabla naziv="DomainObject.Predmet.OznakaBroj_1">St-4281/2015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CENTAR ZA LIJEPE UMJETNOSTI I GLAZBU</izvorni_sadrzaj>
    <derivirana_varijabla naziv="DomainObject.Predmet.ProtustrankaFormated_1">  EUROPSKI CENTAR ZA LIJEPE UMJETNOSTI I GLAZBU</derivirana_varijabla>
  </DomainObject.Predmet.ProtustrankaFormated>
  <DomainObject.Predmet.ProtustrankaFormatedOIB>
    <izvorni_sadrzaj>  EUROPSKI CENTAR ZA LIJEPE UMJETNOSTI I GLAZBU, OIB 15098947530</izvorni_sadrzaj>
    <derivirana_varijabla naziv="DomainObject.Predmet.ProtustrankaFormatedOIB_1">  EUROPSKI CENTAR ZA LIJEPE UMJETNOSTI I GLAZBU, OIB 15098947530</derivirana_varijabla>
  </DomainObject.Predmet.ProtustrankaFormatedOIB>
  <DomainObject.Predmet.ProtustrankaFormatedWithAdress>
    <izvorni_sadrzaj> EUROPSKI CENTAR ZA LIJEPE UMJETNOSTI I GLAZBU, Travanjska 8, 10000 Zagreb</izvorni_sadrzaj>
    <derivirana_varijabla naziv="DomainObject.Predmet.ProtustrankaFormatedWithAdress_1"> EUROPSKI CENTAR ZA LIJEPE UMJETNOSTI I GLAZBU, Travanjska 8, 10000 Zagreb</derivirana_varijabla>
  </DomainObject.Predmet.ProtustrankaFormatedWithAdress>
  <DomainObject.Predmet.ProtustrankaFormatedWithAdressOIB>
    <izvorni_sadrzaj> EUROPSKI CENTAR ZA LIJEPE UMJETNOSTI I GLAZBU, OIB 15098947530, Travanjska 8, 10000 Zagreb</izvorni_sadrzaj>
    <derivirana_varijabla naziv="DomainObject.Predmet.ProtustrankaFormatedWithAdressOIB_1"> EUROPSKI CENTAR ZA LIJEPE UMJETNOSTI I GLAZBU, OIB 15098947530, Travanjska 8, 10000 Zagreb</derivirana_varijabla>
  </DomainObject.Predmet.ProtustrankaFormatedWithAdressOIB>
  <DomainObject.Predmet.ProtustrankaWithAdress>
    <izvorni_sadrzaj>EUROPSKI CENTAR ZA LIJEPE UMJETNOSTI I GLAZBU Travanjska 8, 10000 Zagreb</izvorni_sadrzaj>
    <derivirana_varijabla naziv="DomainObject.Predmet.ProtustrankaWithAdress_1">EUROPSKI CENTAR ZA LIJEPE UMJETNOSTI I GLAZBU Travanjska 8, 10000 Zagreb</derivirana_varijabla>
  </DomainObject.Predmet.ProtustrankaWithAdress>
  <DomainObject.Predmet.ProtustrankaWithAdressOIB>
    <izvorni_sadrzaj>EUROPSKI CENTAR ZA LIJEPE UMJETNOSTI I GLAZBU, OIB 15098947530, Travanjska 8, 10000 Zagreb</izvorni_sadrzaj>
    <derivirana_varijabla naziv="DomainObject.Predmet.ProtustrankaWithAdressOIB_1">EUROPSKI CENTAR ZA LIJEPE UMJETNOSTI I GLAZBU, OIB 15098947530, Travanjska 8, 10000 Zagreb</derivirana_varijabla>
  </DomainObject.Predmet.ProtustrankaWithAdressOIB>
  <DomainObject.Predmet.ProtustrankaNazivFormated>
    <izvorni_sadrzaj>EUROPSKI CENTAR ZA LIJEPE UMJETNOSTI I GLAZBU</izvorni_sadrzaj>
    <derivirana_varijabla naziv="DomainObject.Predmet.ProtustrankaNazivFormated_1">EUROPSKI CENTAR ZA LIJEPE UMJETNOSTI I GLAZBU</derivirana_varijabla>
  </DomainObject.Predmet.ProtustrankaNazivFormated>
  <DomainObject.Predmet.ProtustrankaNazivFormatedOIB>
    <izvorni_sadrzaj>EUROPSKI CENTAR ZA LIJEPE UMJETNOSTI I GLAZBU, OIB 15098947530</izvorni_sadrzaj>
    <derivirana_varijabla naziv="DomainObject.Predmet.ProtustrankaNazivFormatedOIB_1">EUROPSKI CENTAR ZA LIJEPE UMJETNOSTI I GLAZBU, OIB 15098947530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CENTAR ZA LIJEPE UMJETNOSTI I GLAZBU</item>
    </izvorni_sadrzaj>
    <derivirana_varijabla naziv="DomainObject.Predmet.ProtuStrankaListFormated_1">
      <item>EUROPSKI CENTAR ZA LIJEPE UMJETNOSTI I GLAZBU</item>
    </derivirana_varijabla>
  </DomainObject.Predmet.ProtuStrankaListFormated>
  <DomainObject.Predmet.ProtuStrankaListFormatedOIB>
    <izvorni_sadrzaj>
      <item>EUROPSKI CENTAR ZA LIJEPE UMJETNOSTI I GLAZBU, OIB 15098947530</item>
    </izvorni_sadrzaj>
    <derivirana_varijabla naziv="DomainObject.Predmet.ProtuStrankaListFormatedOIB_1">
      <item>EUROPSKI CENTAR ZA LIJEPE UMJETNOSTI I GLAZBU, OIB 15098947530</item>
    </derivirana_varijabla>
  </DomainObject.Predmet.ProtuStrankaListFormatedOIB>
  <DomainObject.Predmet.ProtuStrankaListFormatedWithAdress>
    <izvorni_sadrzaj>
      <item>EUROPSKI CENTAR ZA LIJEPE UMJETNOSTI I GLAZBU, Travanjska 8, 10000 Zagreb</item>
    </izvorni_sadrzaj>
    <derivirana_varijabla naziv="DomainObject.Predmet.ProtuStrankaListFormatedWithAdress_1">
      <item>EUROPSKI CENTAR ZA LIJEPE UMJETNOSTI I GLAZBU, Travanjska 8, 10000 Zagreb</item>
    </derivirana_varijabla>
  </DomainObject.Predmet.ProtuStrankaListFormatedWithAdress>
  <DomainObject.Predmet.ProtuStrankaListFormatedWithAdressOIB>
    <izvorni_sadrzaj>
      <item>EUROPSKI CENTAR ZA LIJEPE UMJETNOSTI I GLAZBU, OIB 15098947530, Travanjska 8, 10000 Zagreb</item>
    </izvorni_sadrzaj>
    <derivirana_varijabla naziv="DomainObject.Predmet.ProtuStrankaListFormatedWithAdressOIB_1">
      <item>EUROPSKI CENTAR ZA LIJEPE UMJETNOSTI I GLAZBU, OIB 15098947530, Travanjska 8, 10000 Zagreb</item>
    </derivirana_varijabla>
  </DomainObject.Predmet.ProtuStrankaListFormatedWithAdressOIB>
  <DomainObject.Predmet.ProtuStrankaListNazivFormated>
    <izvorni_sadrzaj>
      <item>EUROPSKI CENTAR ZA LIJEPE UMJETNOSTI I GLAZBU</item>
    </izvorni_sadrzaj>
    <derivirana_varijabla naziv="DomainObject.Predmet.ProtuStrankaListNazivFormated_1">
      <item>EUROPSKI CENTAR ZA LIJEPE UMJETNOSTI I GLAZBU</item>
    </derivirana_varijabla>
  </DomainObject.Predmet.ProtuStrankaListNazivFormated>
  <DomainObject.Predmet.ProtuStrankaListNazivFormatedOIB>
    <izvorni_sadrzaj>
      <item>EUROPSKI CENTAR ZA LIJEPE UMJETNOSTI I GLAZBU, OIB 15098947530</item>
    </izvorni_sadrzaj>
    <derivirana_varijabla naziv="DomainObject.Predmet.ProtuStrankaListNazivFormatedOIB_1">
      <item>EUROPSKI CENTAR ZA LIJEPE UMJETNOSTI I GLAZBU, OIB 15098947530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CENTAR ZA LIJEPE UMJETNOSTI I GLAZBU</izvorni_sadrzaj>
    <derivirana_varijabla naziv="DomainObject.Predmet.ProtustrankaIDrugi_1">EUROPSKI CENTAR ZA LIJEPE UMJETNOSTI I GLAZBU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EUROPSKI CENTAR ZA LIJEPE UMJETNOSTI I GLAZBU, OIB 15098947530, Travanjska 8, 10000 Zagreb</izvorni_sadrzaj>
    <derivirana_varijabla naziv="DomainObject.Predmet.ProtustrankaIDrugiAdressOIB_1">EUROPSKI CENTAR ZA LIJEPE UMJETNOSTI I GLAZBU, OIB 15098947530, Travanjska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CENTAR ZA LIJEPE UMJETNOSTI I GLAZBU</item>
      <item>FINA Regionalni centar Zagreb</item>
    </izvorni_sadrzaj>
    <derivirana_varijabla naziv="DomainObject.Predmet.SudioniciListNaziv_1">
      <item>EUROPSKI CENTAR ZA LIJEPE UMJETNOSTI I GLAZBU</item>
      <item>FINA Regionalni centar Zagreb</item>
    </derivirana_varijabla>
  </DomainObject.Predmet.SudioniciListNaziv>
  <DomainObject.Predmet.SudioniciListAdressOIB>
    <izvorni_sadrzaj>
      <item>EUROPSKI CENTAR ZA LIJEPE UMJETNOSTI I GLAZBU, OIB 15098947530, Travanjska 8,10000 Zagreb</item>
      <item>FINA Regionalni centar Zagreb, OIB 85821130368, Trg svibanjskih žrtava 1995. br 1,10000 Zagreb</item>
    </izvorni_sadrzaj>
    <derivirana_varijabla naziv="DomainObject.Predmet.SudioniciListAdressOIB_1">
      <item>EUROPSKI CENTAR ZA LIJEPE UMJETNOSTI I GLAZBU, OIB 15098947530, Travanjska 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15098947530</item>
      <item>, OIB 85821130368</item>
    </izvorni_sadrzaj>
    <derivirana_varijabla naziv="DomainObject.Predmet.SudioniciListNazivOIB_1">
      <item>, OIB 15098947530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2762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2016-05-20T13:24:00Z</dcterms:created>
  <dc:creator>Ivan Turčić</dc:creator>
  <cp:lastModifiedBy>Ivan Turčić</cp:lastModifiedBy>
  <dcterms:modified xmlns:xsi="http://www.w3.org/2001/XMLSchema-instance" xsi:type="dcterms:W3CDTF">2016-05-23T06:52:00Z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