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0627" w14:paraId="74c0627" w:rsidRDefault="009F34C0" w:rsidP="009F34C0" w:rsidR="009F34C0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3784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9F34C0" w:rsidP="009F34C0" w:rsidR="009F34C0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9F34C0" w:rsidP="009F34C0" w:rsidR="009F34C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3/St-2184/2016-45</w:t>
      </w:r>
    </w:p>
    <w:p w:rsidRDefault="009F34C0" w:rsidP="009F34C0" w:rsidR="009F34C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9F34C0" w:rsidP="009F34C0" w:rsidR="009F34C0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9F34C0" w:rsidP="009F34C0" w:rsidR="009F34C0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9F34C0" w:rsidP="009F34C0" w:rsidR="009F34C0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9F34C0" w:rsidP="009F34C0" w:rsidR="009F34C0">
      <w:pPr>
        <w:ind w:firstLine="708"/>
        <w:jc w:val="both"/>
        <w:rPr>
          <w:color w:val="222222"/>
        </w:rPr>
      </w:pPr>
    </w:p>
    <w:p w:rsidRDefault="009F34C0" w:rsidP="009F34C0" w:rsidR="009F34C0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GAVRAN GRADNJA j.d.o.o., Slavonski Brod, A. Bačića 16, OIB: 63081423531,</w:t>
      </w:r>
      <w:r>
        <w:rPr>
          <w:color w:val="222222"/>
        </w:rPr>
        <w:t xml:space="preserve"> koga zastupa stečajni upravitelj Davor Lamza, 14. veljače 2018.</w:t>
      </w:r>
    </w:p>
    <w:p w:rsidRDefault="009F34C0" w:rsidP="009F34C0" w:rsidR="009F34C0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9F34C0" w:rsidP="009F34C0" w:rsidR="009F34C0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Poziva se stečajni upravitelj Davor Lamza iz Osijeka u roku od osam dana dostaviti novo izvješće na propisanom obrascu te da se izjasni je li </w:t>
      </w:r>
      <w:proofErr w:type="spellStart"/>
      <w:r>
        <w:rPr>
          <w:color w:val="222222"/>
        </w:rPr>
        <w:t>postupljeno</w:t>
      </w:r>
      <w:proofErr w:type="spellEnd"/>
      <w:r>
        <w:rPr>
          <w:color w:val="222222"/>
        </w:rPr>
        <w:t xml:space="preserve"> po nagodbi.</w:t>
      </w:r>
    </w:p>
    <w:p w:rsidRDefault="009F34C0" w:rsidP="009F34C0" w:rsidR="009F34C0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14. veljače 2018.</w:t>
      </w:r>
    </w:p>
    <w:p w:rsidRDefault="009F34C0" w:rsidP="009F34C0" w:rsidR="009F34C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9F34C0" w:rsidP="009F34C0" w:rsidR="009F34C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9F34C0" w:rsidP="009F34C0" w:rsidR="009F34C0">
      <w:pPr>
        <w:spacing w:beforeAutospacing="true" w:before="100"/>
        <w:rPr>
          <w:color w:val="222222"/>
        </w:rPr>
      </w:pPr>
    </w:p>
    <w:p w:rsidRDefault="009F34C0" w:rsidP="009F34C0" w:rsidR="009F34C0">
      <w:pPr>
        <w:spacing w:beforeAutospacing="true" w:before="100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 xml:space="preserve">            </w:t>
      </w:r>
    </w:p>
    <w:p w:rsidRDefault="009F34C0" w:rsidP="009F34C0" w:rsidR="009F34C0">
      <w:pPr>
        <w:spacing w:beforeAutospacing="true" w:before="100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 xml:space="preserve">Dostaviti: putem </w:t>
      </w:r>
      <w:proofErr w:type="spellStart"/>
      <w:r>
        <w:rPr>
          <w:color w:val="222222"/>
          <w:sz w:val="16"/>
          <w:szCs w:val="16"/>
        </w:rPr>
        <w:t>eOglasne</w:t>
      </w:r>
      <w:proofErr w:type="spellEnd"/>
      <w:r>
        <w:rPr>
          <w:color w:val="222222"/>
          <w:sz w:val="16"/>
          <w:szCs w:val="16"/>
        </w:rPr>
        <w:t xml:space="preserve"> ploče suda i poštom</w:t>
      </w:r>
    </w:p>
    <w:p w:rsidRDefault="009F34C0" w:rsidP="009F34C0" w:rsidR="009F34C0">
      <w:pPr>
        <w:spacing w:beforeAutospacing="true" w:before="100"/>
      </w:pPr>
    </w:p>
    <w:p w:rsidRDefault="009F34C0" w:rsidP="009F34C0" w:rsidR="009F34C0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4C0"/>
    <w:rsid w:val="005E15FD"/>
    <w:rsid w:val="009F34C0"/>
    <w:rsid w:val="00C92082"/>
    <w:rsid w:val="00EB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4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F34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34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2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082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082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082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082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4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F34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34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2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082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082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082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082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7995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133</properties:Words>
  <properties:Characters>684</properties:Characters>
  <properties:Lines>25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2018-02-14T07:17:00Z</dcterms:created>
  <dc:creator>wsadmin</dc:creator>
  <cp:lastModifiedBy>wsadmin</cp:lastModifiedBy>
  <cp:lastPrinted>2018-02-14T07:20:00Z</cp:lastPrinted>
  <dcterms:modified xmlns:xsi="http://www.w3.org/2001/XMLSchema-instance" xsi:type="dcterms:W3CDTF">2018-02-14T07:23:00Z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