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f0ab5" w14:paraId="9af0ab5" w:rsidRDefault="00965AD6" w:rsidP="00965AD6" w:rsidR="00965AD6" w:rsidRPr="00965AD6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Broj: 6 St-996/16-25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 w:rsidRPr="00965AD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  <w:r w:rsidRPr="00965AD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965AD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965AD6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965AD6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965AD6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965AD6">
        <w:rPr>
          <w:b/>
        </w:rPr>
        <w:t>VUKANOVIĆ FINALI društvo s ograničenom odgovornošću za trgovinu i usluge, Bogdanovci, Bana Josipa Jelačića, MBS: 030090711, OIB: 06946241116</w:t>
      </w:r>
      <w:r w:rsidR="009849F0">
        <w:t xml:space="preserve">, dana </w:t>
      </w:r>
      <w:r w:rsidR="00965AD6">
        <w:t>30</w:t>
      </w:r>
      <w:r w:rsidR="009E1001">
        <w:t>. lipnja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63768B" w:rsidR="00A10D32" w:rsidRPr="001027DC">
      <w:pPr>
        <w:pStyle w:val="Tijeloteksta"/>
        <w:numPr>
          <w:ilvl w:val="0"/>
          <w:numId w:val="16"/>
        </w:numPr>
        <w:ind w:firstLine="426" w:left="0"/>
      </w:pPr>
      <w:r w:rsidRPr="002066CF">
        <w:t>Stečajno</w:t>
      </w:r>
      <w:r w:rsidR="00965AD6">
        <w:t>j</w:t>
      </w:r>
      <w:r w:rsidR="002C0D19" w:rsidRPr="002066CF">
        <w:t xml:space="preserve"> upravitelj</w:t>
      </w:r>
      <w:r w:rsidR="00965AD6">
        <w:t>ici</w:t>
      </w:r>
      <w:r w:rsidRPr="002066CF">
        <w:t xml:space="preserve"> </w:t>
      </w:r>
      <w:r w:rsidR="00965AD6" w:rsidRPr="00965AD6">
        <w:rPr>
          <w:b/>
        </w:rPr>
        <w:t>Živki Posavac dipl. oec. iz Čepina, Risnjačka 10, OIB 99335812289</w:t>
      </w:r>
      <w:r w:rsidR="00965AD6">
        <w:t xml:space="preserve"> </w:t>
      </w:r>
      <w:r w:rsidR="002066CF" w:rsidRPr="009849F0">
        <w:t>određuje se nagrada za rad u prethodnom postupku radi ispitivanja uvjeta za otvaranja stečajnog postupka nad dužnikom</w:t>
      </w:r>
      <w:r w:rsidR="002066CF" w:rsidRPr="0086293E">
        <w:t xml:space="preserve"> </w:t>
      </w:r>
      <w:r w:rsidR="00965AD6">
        <w:rPr>
          <w:b/>
        </w:rPr>
        <w:t xml:space="preserve">VUKANOVIĆ FINALI društvo s ograničenom odgovornošću za trgovinu i usluge, Bogdanovci, Bana Josipa Jelačića, MBS: 030090711, OIB: 06946241116 </w:t>
      </w:r>
      <w:r w:rsidR="00A10D32" w:rsidRPr="001027DC">
        <w:t xml:space="preserve">u bruto iznosu od </w:t>
      </w:r>
      <w:r w:rsidR="00965AD6">
        <w:t>4</w:t>
      </w:r>
      <w:r w:rsidR="00A10D32" w:rsidRPr="001027DC">
        <w:t>.000,00 kn, sukladno članku 4 i 15 Ured o kriterijima i načinu obračuna i plaćanja nagrada stečajnim upraviteljima (NN br. 105/15).</w:t>
      </w:r>
    </w:p>
    <w:p w:rsidRDefault="00A10D32" w:rsidP="009849F0" w:rsidR="00A10D32" w:rsidRPr="00B712C7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B712C7">
        <w:rPr>
          <w:b w:val="false"/>
          <w:sz w:val="24"/>
          <w:szCs w:val="24"/>
        </w:rPr>
        <w:t xml:space="preserve">Nalaže se računovodstvu ovoga suda da sa </w:t>
      </w:r>
      <w:r w:rsidR="0063768B">
        <w:rPr>
          <w:b w:val="false"/>
          <w:sz w:val="24"/>
          <w:szCs w:val="24"/>
        </w:rPr>
        <w:t>kontovnika 8500</w:t>
      </w:r>
      <w:r w:rsidRPr="00B712C7">
        <w:rPr>
          <w:b w:val="false"/>
          <w:sz w:val="24"/>
          <w:szCs w:val="24"/>
        </w:rPr>
        <w:t xml:space="preserve"> isplati iznos od </w:t>
      </w:r>
      <w:r w:rsidR="00965AD6">
        <w:rPr>
          <w:b w:val="false"/>
          <w:sz w:val="24"/>
          <w:szCs w:val="24"/>
        </w:rPr>
        <w:t>4</w:t>
      </w:r>
      <w:r w:rsidRPr="00B712C7">
        <w:rPr>
          <w:b w:val="false"/>
          <w:sz w:val="24"/>
          <w:szCs w:val="24"/>
        </w:rPr>
        <w:t xml:space="preserve">.000,00 kn bruto stečajnom upravitelju </w:t>
      </w:r>
      <w:r w:rsidR="00965AD6" w:rsidRPr="00965AD6">
        <w:rPr>
          <w:sz w:val="24"/>
          <w:szCs w:val="24"/>
        </w:rPr>
        <w:t>Živki Posavac dipl. oec. iz Čepina, Risnjačka 10, OIB 99335812289</w:t>
      </w:r>
      <w:r w:rsidR="00965AD6">
        <w:t xml:space="preserve"> </w:t>
      </w:r>
      <w:r w:rsidRPr="00B712C7">
        <w:rPr>
          <w:b w:val="false"/>
          <w:sz w:val="24"/>
          <w:szCs w:val="24"/>
        </w:rPr>
        <w:t xml:space="preserve">a da se </w:t>
      </w:r>
      <w:r w:rsidR="00A77371">
        <w:rPr>
          <w:b w:val="false"/>
          <w:sz w:val="24"/>
          <w:szCs w:val="24"/>
        </w:rPr>
        <w:t>bruto</w:t>
      </w:r>
      <w:r w:rsidRPr="00B712C7">
        <w:rPr>
          <w:b w:val="false"/>
          <w:sz w:val="24"/>
          <w:szCs w:val="24"/>
        </w:rPr>
        <w:t xml:space="preserve"> iznos isplati na žiro račun broj</w:t>
      </w:r>
      <w:r w:rsidRPr="00B712C7">
        <w:rPr>
          <w:sz w:val="24"/>
          <w:szCs w:val="24"/>
        </w:rPr>
        <w:t xml:space="preserve"> </w:t>
      </w:r>
      <w:r w:rsidR="00C02EEC" w:rsidRPr="00C02EEC">
        <w:rPr>
          <w:sz w:val="24"/>
          <w:szCs w:val="24"/>
        </w:rPr>
        <w:t xml:space="preserve">IBAN: </w:t>
      </w:r>
      <w:r w:rsidR="00965AD6" w:rsidRPr="00965AD6">
        <w:rPr>
          <w:sz w:val="24"/>
          <w:szCs w:val="24"/>
        </w:rPr>
        <w:t>HR51 24850033100068445</w:t>
      </w:r>
      <w:r w:rsidR="00C02EEC" w:rsidRPr="00965AD6">
        <w:rPr>
          <w:sz w:val="24"/>
          <w:szCs w:val="24"/>
        </w:rPr>
        <w:t xml:space="preserve"> </w:t>
      </w:r>
      <w:r w:rsidR="00B712C7" w:rsidRPr="00965AD6">
        <w:rPr>
          <w:b w:val="false"/>
          <w:sz w:val="24"/>
          <w:szCs w:val="24"/>
        </w:rPr>
        <w:t>a</w:t>
      </w:r>
      <w:r w:rsidRPr="00965AD6">
        <w:rPr>
          <w:sz w:val="24"/>
          <w:szCs w:val="24"/>
        </w:rPr>
        <w:t xml:space="preserve"> </w:t>
      </w:r>
      <w:r w:rsidRPr="00965AD6">
        <w:rPr>
          <w:b w:val="false"/>
          <w:sz w:val="24"/>
          <w:szCs w:val="24"/>
        </w:rPr>
        <w:t xml:space="preserve">obveze na </w:t>
      </w:r>
      <w:r w:rsidR="00A77371" w:rsidRPr="00965AD6">
        <w:rPr>
          <w:b w:val="false"/>
          <w:sz w:val="24"/>
          <w:szCs w:val="24"/>
        </w:rPr>
        <w:t xml:space="preserve">bruto </w:t>
      </w:r>
      <w:r w:rsidRPr="00965AD6">
        <w:rPr>
          <w:b w:val="false"/>
          <w:sz w:val="24"/>
          <w:szCs w:val="24"/>
        </w:rPr>
        <w:t>nagradu obraču</w:t>
      </w:r>
      <w:r w:rsidRPr="00B712C7">
        <w:rPr>
          <w:b w:val="false"/>
          <w:sz w:val="24"/>
          <w:szCs w:val="24"/>
        </w:rPr>
        <w:t>nava i plaća isplatitelj, nakon pravomoćnosti ovog rješenja.</w:t>
      </w:r>
    </w:p>
    <w:p w:rsidRDefault="00A10D32" w:rsidP="00965AD6" w:rsidR="00A10D32" w:rsidRPr="00965AD6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65AD6" w:rsidR="004B6AE1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965AD6">
        <w:t>996/16</w:t>
      </w:r>
      <w:r w:rsidR="00215958">
        <w:t xml:space="preserve"> od </w:t>
      </w:r>
      <w:r w:rsidR="00965AD6">
        <w:t>4. svibnja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965AD6">
        <w:rPr>
          <w:b/>
        </w:rPr>
        <w:t>VUKANOVIĆ FINALI društvo s ograničenom odgovornošću za trgovinu i usluge, Bogdanovci, Bana Josipa Jelačića, MBS: 030090711, OIB: 06946241116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 w:rsidR="00965AD6">
        <w:t xml:space="preserve">u </w:t>
      </w:r>
      <w:r w:rsidRPr="0086293E">
        <w:t>stečajn</w:t>
      </w:r>
      <w:r w:rsidR="00965AD6">
        <w:t>u</w:t>
      </w:r>
      <w:r w:rsidRPr="0086293E">
        <w:t xml:space="preserve"> upravitelj</w:t>
      </w:r>
      <w:r w:rsidR="00965AD6">
        <w:t xml:space="preserve">icu </w:t>
      </w:r>
      <w:r w:rsidRPr="0086293E">
        <w:t>imenovan</w:t>
      </w:r>
      <w:r w:rsidR="00965AD6">
        <w:t>a Živka Posavac iz Čepina dana 10. svibnja 2016. g.</w:t>
      </w:r>
    </w:p>
    <w:p w:rsidRDefault="00965AD6" w:rsidP="00965AD6" w:rsidR="00965AD6" w:rsidRPr="00965AD6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Broj: 6 St-996/16-25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</w:t>
      </w:r>
      <w:r>
        <w:rPr>
          <w:rFonts w:hAnsi="Times New Roman" w:ascii="Times New Roman"/>
          <w:sz w:val="24"/>
          <w:szCs w:val="24"/>
        </w:rPr>
        <w:t>utvrdi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965AD6">
        <w:rPr>
          <w:rFonts w:hAnsi="Times New Roman" w:ascii="Times New Roman"/>
          <w:sz w:val="24"/>
          <w:szCs w:val="24"/>
        </w:rPr>
        <w:t>5. srpnja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</w:t>
      </w:r>
      <w:r w:rsidR="00965AD6">
        <w:rPr>
          <w:rFonts w:hAnsi="Times New Roman" w:ascii="Times New Roman"/>
          <w:sz w:val="24"/>
          <w:szCs w:val="24"/>
        </w:rPr>
        <w:t>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965AD6">
        <w:rPr>
          <w:rFonts w:hAnsi="Times New Roman" w:ascii="Times New Roman"/>
          <w:sz w:val="24"/>
          <w:szCs w:val="24"/>
        </w:rPr>
        <w:t>Podneskom od 7. srpnja 2016. g. p</w:t>
      </w:r>
      <w:r w:rsidR="00D4766C">
        <w:rPr>
          <w:rFonts w:hAnsi="Times New Roman" w:ascii="Times New Roman"/>
          <w:sz w:val="24"/>
          <w:szCs w:val="24"/>
        </w:rPr>
        <w:t>rivremen</w:t>
      </w:r>
      <w:r w:rsidR="00965AD6">
        <w:rPr>
          <w:rFonts w:hAnsi="Times New Roman" w:ascii="Times New Roman"/>
          <w:sz w:val="24"/>
          <w:szCs w:val="24"/>
        </w:rPr>
        <w:t>a</w:t>
      </w:r>
      <w:r w:rsidR="00D4766C"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 xml:space="preserve">ica predložila je da joj se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965AD6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965AD6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965AD6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</w:t>
      </w:r>
      <w:r w:rsidR="00965AD6">
        <w:rPr>
          <w:rFonts w:hAnsi="Times New Roman" w:ascii="Times New Roman"/>
          <w:sz w:val="24"/>
          <w:szCs w:val="24"/>
        </w:rPr>
        <w:t>: pribavila podatke od Porezne uprave te od zakonskog zastupnika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 w:rsidR="00965AD6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65AD6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 xml:space="preserve">.000,00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</w:t>
      </w:r>
      <w:r w:rsidR="00965AD6">
        <w:rPr>
          <w:rFonts w:hAnsi="Times New Roman" w:ascii="Times New Roman"/>
          <w:sz w:val="24"/>
          <w:szCs w:val="24"/>
        </w:rPr>
        <w:t xml:space="preserve"> sukladno čl. 119 st. 6 Stečajnog zakona (NN 71/15 u daljnjem tekstu SZ) u vezi s čl. 94 st. 1 i 2 SZ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965AD6">
        <w:rPr>
          <w:rFonts w:hAnsi="Times New Roman" w:ascii="Times New Roman"/>
          <w:sz w:val="24"/>
          <w:szCs w:val="24"/>
        </w:rPr>
        <w:t>30. kolovoza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965AD6">
        <w:rPr>
          <w:rFonts w:hAnsi="Times New Roman" w:ascii="Times New Roman"/>
          <w:sz w:val="24"/>
          <w:szCs w:val="24"/>
        </w:rPr>
        <w:t>Živka Posavac</w:t>
      </w:r>
    </w:p>
    <w:p w:rsidRDefault="00AA006E" w:rsidP="002066CF" w:rsidR="00AA006E" w:rsidRP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965AD6">
        <w:rPr>
          <w:rFonts w:hAnsi="Times New Roman" w:ascii="Times New Roman"/>
          <w:sz w:val="24"/>
          <w:szCs w:val="24"/>
        </w:rPr>
        <w:t>30.9.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DB6" w:rsidP="00F427F2" w:rsidR="00BF0DB6">
      <w:pPr>
        <w:spacing w:lineRule="auto" w:line="240" w:after="0"/>
      </w:pPr>
      <w:r>
        <w:separator/>
      </w:r>
    </w:p>
  </w:endnote>
  <w:endnote w:id="0" w:type="continuationSeparator">
    <w:p w:rsidRDefault="00BF0DB6" w:rsidP="00F427F2" w:rsidR="00BF0D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DB6" w:rsidP="00F427F2" w:rsidR="00BF0DB6">
      <w:pPr>
        <w:spacing w:lineRule="auto" w:line="240" w:after="0"/>
      </w:pPr>
      <w:r>
        <w:separator/>
      </w:r>
    </w:p>
  </w:footnote>
  <w:footnote w:id="0" w:type="continuationSeparator">
    <w:p w:rsidRDefault="00BF0DB6" w:rsidP="00F427F2" w:rsidR="00BF0D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3753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33B1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65AD6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BF0DB6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3375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3375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37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75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7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7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3375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37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75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7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7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17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FINALI društvo s ograničenom odgovornošću za trgovinu i usluge</izvorni_sadrzaj>
    <derivirana_varijabla naziv="DomainObject.Predmet.ProtustrankaFormated_1">  VUKANOVIĆ FINALI društvo s ograničenom odgovornošću za trgovinu i usluge</derivirana_varijabla>
  </DomainObject.Predmet.ProtustrankaFormated>
  <DomainObject.Predmet.ProtustrankaFormatedOIB>
    <izvorni_sadrzaj>  VUKANOVIĆ FINALI društvo s ograničenom odgovornošću za trgovinu i usluge, OIB 06946241116</izvorni_sadrzaj>
    <derivirana_varijabla naziv="DomainObject.Predmet.ProtustrankaFormatedOIB_1">  VUKANOVIĆ FINALI društvo s ograničenom odgovornošću za trgovinu i usluge, OIB 06946241116</derivirana_varijabla>
  </DomainObject.Predmet.ProtustrankaFormatedOIB>
  <DomainObject.Predmet.ProtustrankaFormatedWithAdress>
    <izvorni_sadrzaj> VUKANOVIĆ FINALI društvo s ograničenom odgovornošću za trgovinu i usluge, Bana Josipa Jelačića 84, 32000 Bogdanovci</izvorni_sadrzaj>
    <derivirana_varijabla naziv="DomainObject.Predmet.ProtustrankaFormatedWithAdress_1"> VUKANOVIĆ FINALI društvo s ograničenom odgovornošću za trgovinu i usluge, Bana Josipa Jelačića 84, 32000 Bogdanovci</derivirana_varijabla>
  </DomainObject.Predmet.ProtustrankaFormatedWithAdress>
  <DomainObject.Predmet.ProtustrankaFormatedWithAdressOIB>
    <izvorni_sadrzaj> VUKANOVIĆ FINALI društvo s ograničenom odgovornošću za trgovinu i usluge, OIB 06946241116, Bana Josipa Jelačića 84, 32000 Bogdanovci</izvorni_sadrzaj>
    <derivirana_varijabla naziv="DomainObject.Predmet.ProtustrankaFormatedWithAdressOIB_1"> VUKANOVIĆ FINALI društvo s ograničenom odgovornošću za trgovinu i usluge, OIB 06946241116, Bana Josipa Jelačića 84, 32000 Bogdanovci</derivirana_varijabla>
  </DomainObject.Predmet.ProtustrankaFormatedWithAdressOIB>
  <DomainObject.Predmet.ProtustrankaWithAdress>
    <izvorni_sadrzaj>VUKANOVIĆ FINALI društvo s ograničenom odgovornošću za trgovinu i usluge Bana Josipa Jelačića 84, 32000 Bogdanovci</izvorni_sadrzaj>
    <derivirana_varijabla naziv="DomainObject.Predmet.ProtustrankaWithAdress_1">VUKANOVIĆ FINALI društvo s ograničenom odgovornošću za trgovinu i usluge Bana Josipa Jelačića 84, 32000 Bogdanovci</derivirana_varijabla>
  </DomainObject.Predmet.ProtustrankaWithAdress>
  <DomainObject.Predmet.ProtustrankaWithAdressOIB>
    <izvorni_sadrzaj>VUKANOVIĆ FINALI društvo s ograničenom odgovornošću za trgovinu i usluge, OIB 06946241116, Bana Josipa Jelačića 84, 32000 Bogdanovci</izvorni_sadrzaj>
    <derivirana_varijabla naziv="DomainObject.Predmet.ProtustrankaWithAdressOIB_1">VUKANOVIĆ FINALI društvo s ograničenom odgovornošću za trgovinu i usluge, OIB 06946241116, Bana Josipa Jelačića 84, 32000 Bogdanovci</derivirana_varijabla>
  </DomainObject.Predmet.ProtustrankaWithAdressOIB>
  <DomainObject.Predmet.ProtustrankaNazivFormated>
    <izvorni_sadrzaj>VUKANOVIĆ FINALI društvo s ograničenom odgovornošću za trgovinu i usluge</izvorni_sadrzaj>
    <derivirana_varijabla naziv="DomainObject.Predmet.ProtustrankaNazivFormated_1">VUKANOVIĆ FINALI društvo s ograničenom odgovornošću za trgovinu i usluge</derivirana_varijabla>
  </DomainObject.Predmet.ProtustrankaNazivFormated>
  <DomainObject.Predmet.ProtustrankaNazivFormatedOIB>
    <izvorni_sadrzaj>VUKANOVIĆ FINALI društvo s ograničenom odgovornošću za trgovinu i usluge, OIB 06946241116</izvorni_sadrzaj>
    <derivirana_varijabla naziv="DomainObject.Predmet.ProtustrankaNazivFormatedOIB_1">VUKANOVIĆ FINALI društvo s ograničenom odgovornošću za trgovinu i usluge, OIB 06946241116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VUKANOVIĆ FINALI društvo s ograničenom odgovornošću za trgovinu i usluge</item>
    </izvorni_sadrzaj>
    <derivirana_varijabla naziv="DomainObject.Predmet.ProtuStrankaListFormated_1">
      <item>VUKANOVIĆ FINALI društvo s ograničenom odgovornošću za trgovinu i usluge</item>
    </derivirana_varijabla>
  </DomainObject.Predmet.ProtuStrankaListFormated>
  <DomainObject.Predmet.ProtuStrankaListFormatedOIB>
    <izvorni_sadrzaj>
      <item>VUKANOVIĆ FINALI društvo s ograničenom odgovornošću za trgovinu i usluge, OIB 06946241116</item>
    </izvorni_sadrzaj>
    <derivirana_varijabla naziv="DomainObject.Predmet.ProtuStrankaListFormatedOIB_1">
      <item>VUKANOVIĆ FINALI društvo s ograničenom odgovornošću za trgovinu i usluge, OIB 06946241116</item>
    </derivirana_varijabla>
  </DomainObject.Predmet.ProtuStrankaListFormatedOIB>
  <DomainObject.Predmet.ProtuStrankaListFormatedWithAdress>
    <izvorni_sadrzaj>
      <item>VUKANOVIĆ FINALI društvo s ograničenom odgovornošću za trgovinu i usluge, Bana Josipa Jelačića 84, 32000 Bogdanovci</item>
    </izvorni_sadrzaj>
    <derivirana_varijabla naziv="DomainObject.Predmet.ProtuStrankaListFormatedWithAdress_1">
      <item>VUKANOVIĆ FINALI društvo s ograničenom odgovornošću za trgovinu i usluge, Bana Josipa Jelačića 84, 32000 Bogdanovci</item>
    </derivirana_varijabla>
  </DomainObject.Predmet.ProtuStrankaListFormatedWithAdress>
  <DomainObject.Predmet.ProtuStrankaListFormatedWithAdressOIB>
    <izvorni_sadrzaj>
      <item>VUKANOVIĆ FINALI društvo s ograničenom odgovornošću za trgovinu i usluge, OIB 06946241116, Bana Josipa Jelačića 84, 32000 Bogdanovci</item>
    </izvorni_sadrzaj>
    <derivirana_varijabla naziv="DomainObject.Predmet.ProtuStrankaListFormatedWithAdressOIB_1">
      <item>VUKANOVIĆ FINALI društvo s ograničenom odgovornošću za trgovinu i usluge, OIB 06946241116, Bana Josipa Jelačića 84, 32000 Bogdanovci</item>
    </derivirana_varijabla>
  </DomainObject.Predmet.ProtuStrankaListFormatedWithAdressOIB>
  <DomainObject.Predmet.ProtuStrankaListNazivFormated>
    <izvorni_sadrzaj>
      <item>VUKANOVIĆ FINALI društvo s ograničenom odgovornošću za trgovinu i usluge</item>
    </izvorni_sadrzaj>
    <derivirana_varijabla naziv="DomainObject.Predmet.ProtuStrankaListNazivFormated_1">
      <item>VUKANOVIĆ FINALI društvo s ograničenom odgovornošću za trgovinu i usluge</item>
    </derivirana_varijabla>
  </DomainObject.Predmet.ProtuStrankaListNazivFormated>
  <DomainObject.Predmet.ProtuStrankaListNazivFormatedOIB>
    <izvorni_sadrzaj>
      <item>VUKANOVIĆ FINALI društvo s ograničenom odgovornošću za trgovinu i usluge, OIB 06946241116</item>
    </izvorni_sadrzaj>
    <derivirana_varijabla naziv="DomainObject.Predmet.ProtuStrankaListNazivFormatedOIB_1">
      <item>VUKANOVIĆ FINALI društvo s ograničenom odgovornošću za trgovinu i usluge, OIB 06946241116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VUKANOVIĆ FINALI društvo s ograničenom odgovornošću za trgovinu i usluge</izvorni_sadrzaj>
    <derivirana_varijabla naziv="DomainObject.Predmet.ProtustrankaIDrugi_1">VUKANOVIĆ FINALI društvo s ograničenom odgovornošću za trgovinu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VUKANOVIĆ FINALI društvo s ograničenom odgovornošću za trgovinu i usluge, OIB 06946241116, Bana Josipa Jelačića 84, 32000 Bogdanovci</izvorni_sadrzaj>
    <derivirana_varijabla naziv="DomainObject.Predmet.ProtustrankaIDrugiAdressOIB_1">VUKANOVIĆ FINALI društvo s ograničenom odgovornošću za trgovinu i usluge, OIB 06946241116, Bana Josipa Jelačića 84, 32000 Bogdanovci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FINALI društvo s ograničenom odgovornošću za trgovinu i usluge</item>
      <item>RH MF POREZNA UPRAVA, POREZNO MJESTO VUKOVAR</item>
    </izvorni_sadrzaj>
    <derivirana_varijabla naziv="DomainObject.Predmet.SudioniciListNaziv_1">
      <item>VUKANOVIĆ FINALI društvo s ograničenom odgovornošću za trgovinu i usluge</item>
      <item>RH MF POREZNA UPRAVA, POREZNO MJESTO VUKOVAR</item>
    </derivirana_varijabla>
  </DomainObject.Predmet.SudioniciListNaziv>
  <DomainObject.Predmet.SudioniciListAdressOIB>
    <izvorni_sadrzaj>
      <item>VUKANOVIĆ FINALI društvo s ograničenom odgovornošću za trgovinu i usluge, OIB 06946241116, Bana Josipa Jelačića 84,32000 Bogdanovci</item>
      <item>RH MF POREZNA UPRAVA, POREZNO MJESTO VUKOVAR, OIB 18683136487</item>
    </izvorni_sadrzaj>
    <derivirana_varijabla naziv="DomainObject.Predmet.SudioniciListAdressOIB_1">
      <item>VUKANOVIĆ FINALI društvo s ograničenom odgovornošću za trgovinu i usluge, OIB 06946241116, Bana Josipa Jelačića 84,32000 Bogdanovci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06946241116</item>
      <item>, OIB 18683136487</item>
    </izvorni_sadrzaj>
    <derivirana_varijabla naziv="DomainObject.Predmet.SudioniciListNazivOIB_1">
      <item>, OIB 06946241116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Risnjačka 10 Čepin</item>
      <item>Živka Posavac, OIB 99335812289, Risnjačka 10 Čepin</item>
    </izvorni_sadrzaj>
    <derivirana_varijabla naziv="DomainObject.Predmet.StecajniUpraviteljiListAddressOIB_1">
      <item>Živka Posavac, OIB 99335812289, Risnjačka 10 Čepin</item>
      <item>Živka Posavac, OIB 99335812289, Risnjačka 10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41AA8-6AB6-49EA-89B3-F0B6C679F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594</properties:Words>
  <properties:Characters>3262</properties:Characters>
  <properties:Lines>143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2016-08-30T10:32:00Z</dcterms:created>
  <dc:creator>Blanka</dc:creator>
  <cp:lastModifiedBy>Danijela Sekulić</cp:lastModifiedBy>
  <cp:lastPrinted>2016-08-30T10:32:00Z</cp:lastPrinted>
  <dcterms:modified xmlns:xsi="http://www.w3.org/2001/XMLSchema-instance" xsi:type="dcterms:W3CDTF">2016-08-30T10:33:00Z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