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15c9" w14:paraId="ce415c9" w:rsidRDefault="00C6605E" w:rsidP="00C6605E" w:rsidR="00C6605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803</w:t>
      </w:r>
      <w:r>
        <w:rPr>
          <w:szCs w:val="24"/>
        </w:rPr>
        <w:t>/2015-6</w:t>
      </w:r>
    </w:p>
    <w:p w:rsidRDefault="00C6605E" w:rsidP="00C6605E" w:rsidR="00C6605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6605E" w:rsidP="00C6605E" w:rsidR="00C6605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6605E" w:rsidP="00C6605E" w:rsidR="00C6605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6605E" w:rsidP="00C6605E" w:rsidR="00C6605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DINO OREŠKI d.o.o., </w:t>
      </w:r>
      <w:proofErr w:type="spellStart"/>
      <w:r>
        <w:t>Šenkovec</w:t>
      </w:r>
      <w:proofErr w:type="spellEnd"/>
      <w:r>
        <w:t>, Vlahe Bukovca 26 C, OIB: 23620746071</w:t>
      </w:r>
      <w:r>
        <w:t>, dana 02. ožujka 2016. godine</w:t>
      </w:r>
    </w:p>
    <w:p w:rsidRDefault="00C6605E" w:rsidP="00C6605E" w:rsidR="00C6605E">
      <w:pPr>
        <w:jc w:val="both"/>
      </w:pPr>
    </w:p>
    <w:p w:rsidRDefault="00C6605E" w:rsidP="00C6605E" w:rsidR="00C6605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DINO OREŠKI d.o.o., </w:t>
      </w:r>
      <w:proofErr w:type="spellStart"/>
      <w:r>
        <w:t>Šenkovec</w:t>
      </w:r>
      <w:proofErr w:type="spellEnd"/>
      <w:r>
        <w:t>, Vlahe Bukovca 26 C, OIB: 23620746071</w:t>
      </w:r>
      <w:r>
        <w:rPr>
          <w:szCs w:val="24"/>
        </w:rPr>
        <w:t>, s danom 02. ožujka 2016. u 13,00 sati.</w:t>
      </w:r>
    </w:p>
    <w:p w:rsidRDefault="00C6605E" w:rsidP="00C6605E" w:rsidR="00C6605E">
      <w:pPr>
        <w:jc w:val="both"/>
        <w:rPr>
          <w:szCs w:val="24"/>
        </w:rPr>
      </w:pPr>
    </w:p>
    <w:p w:rsidRDefault="00C6605E" w:rsidP="00C6605E" w:rsidR="00C6605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DINO OREŠKI d.o.o., </w:t>
      </w:r>
      <w:proofErr w:type="spellStart"/>
      <w:r>
        <w:t>Šenkovec</w:t>
      </w:r>
      <w:proofErr w:type="spellEnd"/>
      <w:r>
        <w:t>, Vlahe Bukovca 26 C, OIB: 23620746071.</w:t>
      </w:r>
    </w:p>
    <w:p w:rsidRDefault="00C6605E" w:rsidP="00C6605E" w:rsidR="00C6605E">
      <w:pPr>
        <w:jc w:val="both"/>
      </w:pPr>
    </w:p>
    <w:p w:rsidRDefault="00C6605E" w:rsidP="00C6605E" w:rsidR="00C6605E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Gjurašić</w:t>
      </w:r>
      <w:proofErr w:type="spellEnd"/>
      <w:r>
        <w:t>, Petrinjska 28, Zagreb, OIB: 66025260916.</w:t>
      </w:r>
      <w:r>
        <w:t xml:space="preserve"> </w:t>
      </w:r>
    </w:p>
    <w:p w:rsidRDefault="00C6605E" w:rsidP="00C6605E" w:rsidR="00C6605E">
      <w:pPr>
        <w:jc w:val="both"/>
        <w:rPr>
          <w:color w:val="FF0000"/>
        </w:rPr>
      </w:pP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6605E" w:rsidP="00C6605E" w:rsidR="00C6605E">
      <w:pPr>
        <w:jc w:val="both"/>
        <w:rPr>
          <w:szCs w:val="24"/>
        </w:rPr>
      </w:pP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DINO OREŠKI d.o.o., </w:t>
      </w:r>
      <w:proofErr w:type="spellStart"/>
      <w:r>
        <w:t>Šenkovec</w:t>
      </w:r>
      <w:proofErr w:type="spellEnd"/>
      <w:r>
        <w:t>, Vlahe Bukovca 26 C, OIB: 23620746071</w:t>
      </w:r>
      <w:r>
        <w:rPr>
          <w:szCs w:val="24"/>
        </w:rPr>
        <w:t>, bit će brisan iz sudskog registra.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jc w:val="center"/>
        <w:rPr>
          <w:szCs w:val="24"/>
        </w:rPr>
      </w:pPr>
      <w:r>
        <w:rPr>
          <w:szCs w:val="24"/>
        </w:rPr>
        <w:t>U Varaždinu, 02. ožujka 2016.</w:t>
      </w:r>
    </w:p>
    <w:p w:rsidRDefault="00C6605E" w:rsidP="00C6605E" w:rsidR="00C6605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6605E" w:rsidP="00C6605E" w:rsidR="00C6605E">
      <w:pPr>
        <w:rPr>
          <w:szCs w:val="24"/>
        </w:rPr>
      </w:pPr>
      <w:r>
        <w:rPr>
          <w:szCs w:val="24"/>
        </w:rPr>
        <w:t xml:space="preserve">     </w:t>
      </w:r>
    </w:p>
    <w:p w:rsidRDefault="00C6605E" w:rsidP="00C6605E" w:rsidR="00C660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6605E" w:rsidP="00C6605E" w:rsidR="00C6605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C6605E" w:rsidP="00C6605E" w:rsidR="00C6605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6605E" w:rsidP="00C6605E" w:rsidR="00C6605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6605E" w:rsidP="00C6605E" w:rsidR="00C6605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  <w:r>
        <w:rPr>
          <w:szCs w:val="24"/>
        </w:rPr>
        <w:t>DNA:</w:t>
      </w:r>
    </w:p>
    <w:p w:rsidRDefault="00C6605E" w:rsidP="00C6605E" w:rsidR="00C6605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6605E" w:rsidP="00C6605E" w:rsidR="00C6605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6605E" w:rsidP="00C6605E" w:rsidR="00C6605E" w:rsidRPr="00C6605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DINO OREŠKI d.o.o., </w:t>
      </w:r>
      <w:proofErr w:type="spellStart"/>
      <w:r>
        <w:t>Šenkovec</w:t>
      </w:r>
      <w:proofErr w:type="spellEnd"/>
      <w:r>
        <w:t>, Vlahe Bukovca 26 C, OIB: 23620746071</w:t>
      </w:r>
    </w:p>
    <w:p w:rsidRDefault="00C6605E" w:rsidP="00C6605E" w:rsidR="00C6605E">
      <w:pPr>
        <w:numPr>
          <w:ilvl w:val="0"/>
          <w:numId w:val="47"/>
        </w:numPr>
        <w:rPr>
          <w:szCs w:val="24"/>
        </w:rPr>
      </w:pPr>
      <w:r>
        <w:t xml:space="preserve">Direktor dužnika Dino Oreški, </w:t>
      </w:r>
      <w:proofErr w:type="spellStart"/>
      <w:r>
        <w:t>Šenkovec</w:t>
      </w:r>
      <w:proofErr w:type="spellEnd"/>
      <w:r>
        <w:t>, Vlahe Bukovca 26 C, OIB: 39601711809</w:t>
      </w:r>
    </w:p>
    <w:p w:rsidRDefault="00C6605E" w:rsidP="00C6605E" w:rsidR="00C6605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6605E" w:rsidP="00C6605E" w:rsidR="00C6605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C6605E" w:rsidP="00C6605E" w:rsidR="00C6605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Gjurašić</w:t>
      </w:r>
      <w:proofErr w:type="spellEnd"/>
      <w:r>
        <w:t>, Zagreb, Petrinjska 28</w:t>
      </w:r>
    </w:p>
    <w:p w:rsidRDefault="00C6605E" w:rsidP="00C6605E" w:rsidR="00C6605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>
      <w:pPr>
        <w:rPr>
          <w:szCs w:val="24"/>
        </w:rPr>
      </w:pPr>
    </w:p>
    <w:p w:rsidRDefault="00C6605E" w:rsidP="00C6605E" w:rsidR="00C6605E"/>
    <w:p w:rsidRDefault="00C6605E" w:rsidP="00C6605E" w:rsidR="00C6605E"/>
    <w:p w:rsidRDefault="00C6605E" w:rsidP="00C6605E" w:rsidR="00C6605E"/>
    <w:p w:rsidRDefault="00C6605E" w:rsidP="00C6605E" w:rsidR="00C6605E"/>
    <w:p w:rsidRDefault="00C6605E" w:rsidP="00C6605E" w:rsidR="00C6605E"/>
    <w:p w:rsidRDefault="00DA0242" w:rsidP="00C6605E" w:rsidR="00DA0242" w:rsidRPr="00C6605E"/>
    <w:sectPr w:rsidSect="00EB0D4C" w:rsidR="00DA0242" w:rsidRPr="00C6605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05E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6605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6605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89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St-803/2015-5</izvorni_sadrzaj>
    <derivirana_varijabla naziv="DomainObject.Oznaka_1">St-803/2015-5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OREŠKI d.o.o. za savjetovanje</izvorni_sadrzaj>
    <derivirana_varijabla naziv="DomainObject.Predmet.ProtustrankaFormated_1">  DINO OREŠKI d.o.o. za savjetovanje</derivirana_varijabla>
  </DomainObject.Predmet.ProtustrankaFormated>
  <DomainObject.Predmet.ProtustrankaFormatedOIB>
    <izvorni_sadrzaj>  DINO OREŠKI d.o.o. za savjetovanje, OIB 23620746071</izvorni_sadrzaj>
    <derivirana_varijabla naziv="DomainObject.Predmet.ProtustrankaFormatedOIB_1">  DINO OREŠKI d.o.o. za savjetovanje, OIB 23620746071</derivirana_varijabla>
  </DomainObject.Predmet.ProtustrankaFormatedOIB>
  <DomainObject.Predmet.ProtustrankaFormatedWithAdress>
    <izvorni_sadrzaj> DINO OREŠKI d.o.o. za savjetovanje, Vlahe Bukovca 26 C, 40000 Šenkovec</izvorni_sadrzaj>
    <derivirana_varijabla naziv="DomainObject.Predmet.ProtustrankaFormatedWithAdress_1"> DINO OREŠKI d.o.o. za savjetovanje, Vlahe Bukovca 26 C, 40000 Šenkovec</derivirana_varijabla>
  </DomainObject.Predmet.ProtustrankaFormatedWithAdress>
  <DomainObject.Predmet.ProtustrankaFormatedWithAdressOIB>
    <izvorni_sadrzaj> DINO OREŠKI d.o.o. za savjetovanje, OIB 23620746071, Vlahe Bukovca 26 C, 40000 Šenkovec</izvorni_sadrzaj>
    <derivirana_varijabla naziv="DomainObject.Predmet.ProtustrankaFormatedWithAdressOIB_1"> DINO OREŠKI d.o.o. za savjetovanje, OIB 23620746071, Vlahe Bukovca 26 C, 40000 Šenkovec</derivirana_varijabla>
  </DomainObject.Predmet.ProtustrankaFormatedWithAdressOIB>
  <DomainObject.Predmet.ProtustrankaWithAdress>
    <izvorni_sadrzaj>DINO OREŠKI d.o.o. za savjetovanje Vlahe Bukovca 26 C, 40000 Šenkovec</izvorni_sadrzaj>
    <derivirana_varijabla naziv="DomainObject.Predmet.ProtustrankaWithAdress_1">DINO OREŠKI d.o.o. za savjetovanje Vlahe Bukovca 26 C, 40000 Šenkovec</derivirana_varijabla>
  </DomainObject.Predmet.ProtustrankaWithAdress>
  <DomainObject.Predmet.ProtustrankaWithAdressOIB>
    <izvorni_sadrzaj>DINO OREŠKI d.o.o. za savjetovanje, OIB 23620746071, Vlahe Bukovca 26 C, 40000 Šenkovec</izvorni_sadrzaj>
    <derivirana_varijabla naziv="DomainObject.Predmet.ProtustrankaWithAdressOIB_1">DINO OREŠKI d.o.o. za savjetovanje, OIB 23620746071, Vlahe Bukovca 26 C, 40000 Šenkovec</derivirana_varijabla>
  </DomainObject.Predmet.ProtustrankaWithAdressOIB>
  <DomainObject.Predmet.ProtustrankaNazivFormated>
    <izvorni_sadrzaj>DINO OREŠKI d.o.o. za savjetovanje</izvorni_sadrzaj>
    <derivirana_varijabla naziv="DomainObject.Predmet.ProtustrankaNazivFormated_1">DINO OREŠKI d.o.o. za savjetovanje</derivirana_varijabla>
  </DomainObject.Predmet.ProtustrankaNazivFormated>
  <DomainObject.Predmet.ProtustrankaNazivFormatedOIB>
    <izvorni_sadrzaj>DINO OREŠKI d.o.o. za savjetovanje, OIB 23620746071</izvorni_sadrzaj>
    <derivirana_varijabla naziv="DomainObject.Predmet.ProtustrankaNazivFormatedOIB_1">DINO OREŠKI d.o.o. za savjetovanje, OIB 23620746071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94766.59</izvorni_sadrzaj>
    <derivirana_varijabla naziv="DomainObject.Predmet.TrenutnaVrijednost_1">94766.59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 OREŠKI d.o.o. za savjetovanje</item>
    </izvorni_sadrzaj>
    <derivirana_varijabla naziv="DomainObject.Predmet.ProtuStrankaListFormated_1">
      <item>DINO OREŠKI d.o.o. za savjetovanje</item>
    </derivirana_varijabla>
  </DomainObject.Predmet.ProtuStrankaListFormated>
  <DomainObject.Predmet.ProtuStrankaListFormatedOIB>
    <izvorni_sadrzaj>
      <item>DINO OREŠKI d.o.o. za savjetovanje, OIB 23620746071</item>
    </izvorni_sadrzaj>
    <derivirana_varijabla naziv="DomainObject.Predmet.ProtuStrankaListFormatedOIB_1">
      <item>DINO OREŠKI d.o.o. za savjetovanje, OIB 23620746071</item>
    </derivirana_varijabla>
  </DomainObject.Predmet.ProtuStrankaListFormatedOIB>
  <DomainObject.Predmet.ProtuStrankaListFormatedWithAdress>
    <izvorni_sadrzaj>
      <item>DINO OREŠKI d.o.o. za savjetovanje, Vlahe Bukovca 26 C, 40000 Šenkovec</item>
    </izvorni_sadrzaj>
    <derivirana_varijabla naziv="DomainObject.Predmet.ProtuStrankaListFormatedWithAdress_1">
      <item>DINO OREŠKI d.o.o. za savjetovanje, Vlahe Bukovca 26 C, 40000 Šenkovec</item>
    </derivirana_varijabla>
  </DomainObject.Predmet.ProtuStrankaListFormatedWithAdress>
  <DomainObject.Predmet.ProtuStrankaListFormatedWithAdressOIB>
    <izvorni_sadrzaj>
      <item>DINO OREŠKI d.o.o. za savjetovanje, OIB 23620746071, Vlahe Bukovca 26 C, 40000 Šenkovec</item>
    </izvorni_sadrzaj>
    <derivirana_varijabla naziv="DomainObject.Predmet.ProtuStrankaListFormatedWithAdressOIB_1">
      <item>DINO OREŠKI d.o.o. za savjetovanje, OIB 23620746071, Vlahe Bukovca 26 C, 40000 Šenkovec</item>
    </derivirana_varijabla>
  </DomainObject.Predmet.ProtuStrankaListFormatedWithAdressOIB>
  <DomainObject.Predmet.ProtuStrankaListNazivFormated>
    <izvorni_sadrzaj>
      <item>DINO OREŠKI d.o.o. za savjetovanje</item>
    </izvorni_sadrzaj>
    <derivirana_varijabla naziv="DomainObject.Predmet.ProtuStrankaListNazivFormated_1">
      <item>DINO OREŠKI d.o.o. za savjetovanje</item>
    </derivirana_varijabla>
  </DomainObject.Predmet.ProtuStrankaListNazivFormated>
  <DomainObject.Predmet.ProtuStrankaListNazivFormatedOIB>
    <izvorni_sadrzaj>
      <item>DINO OREŠKI d.o.o. za savjetovanje, OIB 23620746071</item>
    </izvorni_sadrzaj>
    <derivirana_varijabla naziv="DomainObject.Predmet.ProtuStrankaListNazivFormatedOIB_1">
      <item>DINO OREŠKI d.o.o. za savjetovanje, OIB 23620746071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St-803/2015-5</izvorni_sadrzaj>
    <derivirana_varijabla naziv="DomainObject.PoslovniBrojDokumenta_1">St-803/2015-5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 OREŠKI d.o.o. za savjetovanje</izvorni_sadrzaj>
    <derivirana_varijabla naziv="DomainObject.Predmet.ProtustrankaIDrugi_1">DINO OREŠKI d.o.o. za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DINO OREŠKI d.o.o. za savjetovanje, OIB 23620746071, Vlahe Bukovca 26 C, 40000 Šenkovec</izvorni_sadrzaj>
    <derivirana_varijabla naziv="DomainObject.Predmet.ProtustrankaIDrugiAdressOIB_1">DINO OREŠKI d.o.o. za savjetovanje, OIB 23620746071, Vlahe Bukovca 26 C,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DINO OREŠKI d.o.o. za savjetovanje</item>
      <item>E-oglasna ploča</item>
      <item>Sudski registar</item>
    </izvorni_sadrzaj>
    <derivirana_varijabla naziv="DomainObject.Predmet.SudioniciListNaziv_1">
      <item>Financijska agencija</item>
      <item>DINO OREŠKI d.o.o. za savjetovanje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DINO OREŠKI d.o.o. za savjetovanje, OIB 23620746071, Vlahe Bukovca 26 C,40000 Šenkovec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DINO OREŠKI d.o.o. za savjetovanje, OIB 23620746071, Vlahe Bukovca 26 C,40000 Šenkovec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725F8-7822-467A-A956-FAF8750B3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2754</properties:Characters>
  <properties:Lines>89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2016-03-02T09:11:00Z</cp:lastPrinted>
  <dcterms:modified xmlns:xsi="http://www.w3.org/2001/XMLSchema-instance" xsi:type="dcterms:W3CDTF">2016-03-02T09:13:00Z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