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9460" w14:paraId="5719460" w:rsidRDefault="00F149FA" w:rsidP="00F149FA" w:rsidR="00F149F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9FA" w:rsidP="00F149FA" w:rsidR="00F149F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49FA" w:rsidP="00F149FA" w:rsidR="00F149F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49FA" w:rsidP="00F149FA" w:rsidR="00F149F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49FA" w:rsidP="00F149FA" w:rsidR="00F149F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49FA" w:rsidP="00F149FA" w:rsidR="00F149F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49FA" w:rsidP="00F149FA" w:rsidR="00F149FA" w:rsidRPr="005D578C">
      <w:pPr>
        <w:jc w:val="center"/>
        <w:rPr>
          <w:rFonts w:cs="Times New Roman" w:eastAsia="Times New Roman"/>
          <w:szCs w:val="24"/>
        </w:rPr>
      </w:pPr>
    </w:p>
    <w:p w:rsidRDefault="00F149FA" w:rsidP="00F149FA" w:rsidR="00F149F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E. P. LUKA j. d. o. o.</w:t>
      </w:r>
      <w:r w:rsidRPr="00D41030">
        <w:rPr>
          <w:rFonts w:cs="Times New Roman" w:eastAsia="Times New Roman"/>
          <w:szCs w:val="24"/>
        </w:rPr>
        <w:t xml:space="preserve"> Umag, Ernesta Miloša 31, OIB 09432463808, MBS </w:t>
      </w:r>
      <w:r>
        <w:rPr>
          <w:rFonts w:cs="Times New Roman" w:eastAsia="Times New Roman"/>
          <w:szCs w:val="24"/>
        </w:rPr>
        <w:t>040311746, 2</w:t>
      </w:r>
      <w:r w:rsidR="00132D90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1975B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Grada Umaga, G. Garibaldi 6, OIB 84097228497, za otvaranje stečajnog postupka nad dužnikom E. P. LUKA j. d. o. o.</w:t>
      </w:r>
      <w:r w:rsidRPr="00D41030">
        <w:rPr>
          <w:rFonts w:cs="Times New Roman" w:eastAsia="Times New Roman"/>
          <w:szCs w:val="24"/>
        </w:rPr>
        <w:t xml:space="preserve"> Umag, Ernesta Miloša 31, OIB 09432463808, MBS </w:t>
      </w:r>
      <w:r>
        <w:rPr>
          <w:rFonts w:cs="Times New Roman" w:eastAsia="Times New Roman"/>
          <w:szCs w:val="24"/>
        </w:rPr>
        <w:t>040311746, kao nedopušten.</w:t>
      </w:r>
    </w:p>
    <w:p w:rsidRDefault="00F149FA" w:rsidP="00F149FA" w:rsidR="00F149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149FA" w:rsidP="00F149FA" w:rsidR="00F149FA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E. P. LUKA j. d. o. o.</w:t>
      </w:r>
      <w:r w:rsidRPr="00D41030">
        <w:rPr>
          <w:rFonts w:cs="Times New Roman" w:eastAsia="Times New Roman"/>
          <w:szCs w:val="24"/>
        </w:rPr>
        <w:t xml:space="preserve"> Umag, Ernesta Miloša 31, OIB 09432463808, MBS </w:t>
      </w:r>
      <w:r>
        <w:rPr>
          <w:rFonts w:cs="Times New Roman" w:eastAsia="Times New Roman"/>
          <w:szCs w:val="24"/>
        </w:rPr>
        <w:t>040311746.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149FA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F149FA" w:rsidP="00F149FA" w:rsidR="00F149FA">
      <w:pPr>
        <w:rPr>
          <w:rFonts w:cs="Times New Roman" w:eastAsia="Times New Roman"/>
          <w:szCs w:val="20"/>
        </w:rPr>
      </w:pPr>
    </w:p>
    <w:p w:rsidRDefault="00F149FA" w:rsidP="00F149FA" w:rsidR="00F149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E. P. LUKA j. d. o. o.</w:t>
      </w:r>
      <w:r w:rsidRPr="00D41030">
        <w:rPr>
          <w:rFonts w:cs="Times New Roman" w:eastAsia="Times New Roman"/>
          <w:szCs w:val="24"/>
        </w:rPr>
        <w:t xml:space="preserve"> Umag, Ernesta Miloša 31, OIB 09432463808, MBS </w:t>
      </w:r>
      <w:r>
        <w:rPr>
          <w:rFonts w:cs="Times New Roman" w:eastAsia="Times New Roman"/>
          <w:szCs w:val="24"/>
        </w:rPr>
        <w:t>040311746.</w:t>
      </w:r>
    </w:p>
    <w:p w:rsidRDefault="00F149FA" w:rsidP="00F149FA" w:rsidR="00F149FA">
      <w:pPr>
        <w:ind w:firstLine="709"/>
        <w:rPr>
          <w:rFonts w:cs="Times New Roman" w:eastAsia="Times New Roman"/>
          <w:szCs w:val="24"/>
        </w:rPr>
      </w:pPr>
    </w:p>
    <w:p w:rsidRDefault="00F149FA" w:rsidP="00F149FA" w:rsidR="00F149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E. P. LUKA j. d. o. o.</w:t>
      </w:r>
      <w:r w:rsidRPr="00D41030">
        <w:rPr>
          <w:rFonts w:cs="Times New Roman" w:eastAsia="Times New Roman"/>
          <w:szCs w:val="24"/>
        </w:rPr>
        <w:t xml:space="preserve"> Umag, Ernesta Miloša 31, OIB 09432463808, MBS </w:t>
      </w:r>
      <w:r>
        <w:rPr>
          <w:rFonts w:cs="Times New Roman" w:eastAsia="Times New Roman"/>
          <w:szCs w:val="24"/>
        </w:rPr>
        <w:t>040311746.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49FA" w:rsidP="00F149FA" w:rsidR="00F149FA">
      <w:pPr>
        <w:ind w:firstLine="708"/>
        <w:rPr>
          <w:rFonts w:cs="Times New Roman" w:eastAsia="Times New Roman"/>
          <w:szCs w:val="24"/>
        </w:rPr>
      </w:pPr>
    </w:p>
    <w:p w:rsidRDefault="00F149FA" w:rsidP="00F149FA" w:rsidR="00F149FA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E. P. LUKA j.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349 dana u ukupnom iznosu 1.488,15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St-58/2016-3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149FA" w:rsidP="00F149FA" w:rsidR="00F149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1 St-58/2016-6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F149FA" w:rsidP="00F149FA" w:rsidR="00F149F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132D90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1975B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F149FA" w:rsidP="00F149FA" w:rsidR="00F149F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149FA" w:rsidP="00F149FA" w:rsidR="00F149F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149FA" w:rsidP="00F149FA" w:rsidR="00F149FA" w:rsidRPr="005D578C">
      <w:pPr>
        <w:jc w:val="left"/>
        <w:rPr>
          <w:rFonts w:cs="Times New Roman" w:eastAsia="Times New Roman"/>
          <w:szCs w:val="24"/>
        </w:rPr>
      </w:pPr>
    </w:p>
    <w:p w:rsidRDefault="00F149FA" w:rsidP="00F149FA" w:rsidR="00F149F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149FA" w:rsidP="00F149FA" w:rsidR="00F149FA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149FA" w:rsidP="00F149FA" w:rsidR="00F149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F149FA" w:rsidP="00F149FA" w:rsidR="00F149FA" w:rsidRPr="005D578C">
      <w:pPr>
        <w:rPr>
          <w:rFonts w:cs="Times New Roman" w:eastAsia="Times New Roman"/>
          <w:szCs w:val="24"/>
        </w:rPr>
      </w:pPr>
    </w:p>
    <w:p w:rsidRDefault="00F149FA" w:rsidP="00F149FA" w:rsidR="00F149FA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2. dužnik</w:t>
      </w:r>
      <w:r w:rsidRPr="00D15F91">
        <w:t xml:space="preserve"> </w:t>
      </w:r>
      <w:r w:rsidRPr="00F149FA">
        <w:rPr>
          <w:rFonts w:cs="Times New Roman" w:eastAsia="Times New Roman"/>
          <w:sz w:val="20"/>
          <w:szCs w:val="20"/>
        </w:rPr>
        <w:t xml:space="preserve">E. P. LUKA j. d. o. o. Umag, Ernesta Miloša 31, 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F149FA" w:rsidP="00F149FA" w:rsidR="00F149FA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F149FA">
        <w:rPr>
          <w:rFonts w:cs="Times New Roman" w:eastAsia="Times New Roman"/>
          <w:sz w:val="20"/>
          <w:szCs w:val="20"/>
        </w:rPr>
        <w:t xml:space="preserve">Radijana Trobonjača iz Opatije, M. Tita 49, 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>
        <w:rPr>
          <w:rFonts w:cs="Times New Roman" w:eastAsia="Times New Roman"/>
          <w:sz w:val="20"/>
          <w:szCs w:val="20"/>
        </w:rPr>
        <w:t>6</w:t>
      </w:r>
      <w:r w:rsidRPr="00465737">
        <w:rPr>
          <w:rFonts w:cs="Times New Roman" w:eastAsia="Times New Roman"/>
          <w:sz w:val="20"/>
          <w:szCs w:val="20"/>
        </w:rPr>
        <w:t>. podnositelj prijedloga Grad Umag, G. Garibaldi 6, na broj klase: 423-01/16-01/</w:t>
      </w:r>
      <w:r>
        <w:rPr>
          <w:rFonts w:cs="Times New Roman" w:eastAsia="Times New Roman"/>
          <w:sz w:val="20"/>
          <w:szCs w:val="20"/>
        </w:rPr>
        <w:t>57,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F149FA" w:rsidP="00F149FA" w:rsidR="00F149FA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F149FA" w:rsidR="004F5027" w:rsidRPr="00F149FA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F149F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9FA" w:rsidP="00F149FA" w:rsidR="00F149FA">
      <w:r>
        <w:separator/>
      </w:r>
    </w:p>
  </w:endnote>
  <w:endnote w:id="0" w:type="continuationSeparator">
    <w:p w:rsidRDefault="00F149FA" w:rsidP="00F149FA" w:rsidR="00F14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9FA" w:rsidP="00F149FA" w:rsidR="00F149FA">
      <w:r>
        <w:separator/>
      </w:r>
    </w:p>
  </w:footnote>
  <w:footnote w:id="0" w:type="continuationSeparator">
    <w:p w:rsidRDefault="00F149FA" w:rsidP="00F149FA" w:rsidR="00F14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FA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0CE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St-58/2016-7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FA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 St-58/2016-7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211"/>
    <w:rsid w:val="00100CEF"/>
    <w:rsid w:val="00132D90"/>
    <w:rsid w:val="001975BC"/>
    <w:rsid w:val="004F5027"/>
    <w:rsid w:val="00F02211"/>
    <w:rsid w:val="00F149F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9F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9F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49F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49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49F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9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9F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C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C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C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9F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9F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49F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49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9F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9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9F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C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C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C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P. LUKA j.d.o.o. UMAG</izvorni_sadrzaj>
    <derivirana_varijabla naziv="DomainObject.Predmet.ProtustrankaFormated_1">  E. P. LUKA j.d.o.o. UMAG</derivirana_varijabla>
  </DomainObject.Predmet.ProtustrankaFormated>
  <DomainObject.Predmet.ProtustrankaFormatedOIB>
    <izvorni_sadrzaj>  E. P. LUKA j.d.o.o. UMAG, OIB 09432463808</izvorni_sadrzaj>
    <derivirana_varijabla naziv="DomainObject.Predmet.ProtustrankaFormatedOIB_1">  E. P. LUKA j.d.o.o. UMAG, OIB 09432463808</derivirana_varijabla>
  </DomainObject.Predmet.ProtustrankaFormatedOIB>
  <DomainObject.Predmet.ProtustrankaFormatedWithAdress>
    <izvorni_sadrzaj> E. P. LUKA j.d.o.o. UMAG, Ernesta Miloša 31, 52470 Umag</izvorni_sadrzaj>
    <derivirana_varijabla naziv="DomainObject.Predmet.ProtustrankaFormatedWithAdress_1"> E. P. LUKA j.d.o.o. UMAG, Ernesta Miloša 31, 52470 Umag</derivirana_varijabla>
  </DomainObject.Predmet.ProtustrankaFormatedWithAdress>
  <DomainObject.Predmet.ProtustrankaFormatedWithAdressOIB>
    <izvorni_sadrzaj> E. P. LUKA j.d.o.o. UMAG, OIB 09432463808, Ernesta Miloša 31, 52470 Umag</izvorni_sadrzaj>
    <derivirana_varijabla naziv="DomainObject.Predmet.ProtustrankaFormatedWithAdressOIB_1"> E. P. LUKA j.d.o.o. UMAG, OIB 09432463808, Ernesta Miloša 31, 52470 Umag</derivirana_varijabla>
  </DomainObject.Predmet.ProtustrankaFormatedWithAdressOIB>
  <DomainObject.Predmet.ProtustrankaWithAdress>
    <izvorni_sadrzaj>E. P. LUKA j.d.o.o. UMAG Ernesta Miloša 31, 52470 Umag</izvorni_sadrzaj>
    <derivirana_varijabla naziv="DomainObject.Predmet.ProtustrankaWithAdress_1">E. P. LUKA j.d.o.o. UMAG Ernesta Miloša 31, 52470 Umag</derivirana_varijabla>
  </DomainObject.Predmet.ProtustrankaWithAdress>
  <DomainObject.Predmet.ProtustrankaWithAdressOIB>
    <izvorni_sadrzaj>E. P. LUKA j.d.o.o. UMAG, OIB 09432463808, Ernesta Miloša 31, 52470 Umag</izvorni_sadrzaj>
    <derivirana_varijabla naziv="DomainObject.Predmet.ProtustrankaWithAdressOIB_1">E. P. LUKA j.d.o.o. UMAG, OIB 09432463808, Ernesta Miloša 31, 52470 Umag</derivirana_varijabla>
  </DomainObject.Predmet.ProtustrankaWithAdressOIB>
  <DomainObject.Predmet.ProtustrankaNazivFormated>
    <izvorni_sadrzaj>E. P. LUKA j.d.o.o. UMAG</izvorni_sadrzaj>
    <derivirana_varijabla naziv="DomainObject.Predmet.ProtustrankaNazivFormated_1">E. P. LUKA j.d.o.o. UMAG</derivirana_varijabla>
  </DomainObject.Predmet.ProtustrankaNazivFormated>
  <DomainObject.Predmet.ProtustrankaNazivFormatedOIB>
    <izvorni_sadrzaj>E. P. LUKA j.d.o.o. UMAG, OIB 09432463808</izvorni_sadrzaj>
    <derivirana_varijabla naziv="DomainObject.Predmet.ProtustrankaNazivFormatedOIB_1">E. P. LUKA j.d.o.o. UMAG, OIB 09432463808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1488.15</izvorni_sadrzaj>
    <derivirana_varijabla naziv="DomainObject.Predmet.TrenutnaVrijednost_1">1488.15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E. P. LUKA j.d.o.o. UMAG</item>
    </izvorni_sadrzaj>
    <derivirana_varijabla naziv="DomainObject.Predmet.ProtuStrankaListFormated_1">
      <item>E. P. LUKA j.d.o.o. UMAG</item>
    </derivirana_varijabla>
  </DomainObject.Predmet.ProtuStrankaListFormated>
  <DomainObject.Predmet.ProtuStrankaListFormatedOIB>
    <izvorni_sadrzaj>
      <item>E. P. LUKA j.d.o.o. UMAG, OIB 09432463808</item>
    </izvorni_sadrzaj>
    <derivirana_varijabla naziv="DomainObject.Predmet.ProtuStrankaListFormatedOIB_1">
      <item>E. P. LUKA j.d.o.o. UMAG, OIB 09432463808</item>
    </derivirana_varijabla>
  </DomainObject.Predmet.ProtuStrankaListFormatedOIB>
  <DomainObject.Predmet.ProtuStrankaListFormatedWithAdress>
    <izvorni_sadrzaj>
      <item>E. P. LUKA j.d.o.o. UMAG, Ernesta Miloša 31, 52470 Umag</item>
    </izvorni_sadrzaj>
    <derivirana_varijabla naziv="DomainObject.Predmet.ProtuStrankaListFormatedWithAdress_1">
      <item>E. P. LUKA j.d.o.o. UMAG, Ernesta Miloša 31, 52470 Umag</item>
    </derivirana_varijabla>
  </DomainObject.Predmet.ProtuStrankaListFormatedWithAdress>
  <DomainObject.Predmet.ProtuStrankaListFormatedWithAdressOIB>
    <izvorni_sadrzaj>
      <item>E. P. LUKA j.d.o.o. UMAG, OIB 09432463808, Ernesta Miloša 31, 52470 Umag</item>
    </izvorni_sadrzaj>
    <derivirana_varijabla naziv="DomainObject.Predmet.ProtuStrankaListFormatedWithAdressOIB_1">
      <item>E. P. LUKA j.d.o.o. UMAG, OIB 09432463808, Ernesta Miloša 31, 52470 Umag</item>
    </derivirana_varijabla>
  </DomainObject.Predmet.ProtuStrankaListFormatedWithAdressOIB>
  <DomainObject.Predmet.ProtuStrankaListNazivFormated>
    <izvorni_sadrzaj>
      <item>E. P. LUKA j.d.o.o. UMAG</item>
    </izvorni_sadrzaj>
    <derivirana_varijabla naziv="DomainObject.Predmet.ProtuStrankaListNazivFormated_1">
      <item>E. P. LUKA j.d.o.o. UMAG</item>
    </derivirana_varijabla>
  </DomainObject.Predmet.ProtuStrankaListNazivFormated>
  <DomainObject.Predmet.ProtuStrankaListNazivFormatedOIB>
    <izvorni_sadrzaj>
      <item>E. P. LUKA j.d.o.o. UMAG, OIB 09432463808</item>
    </izvorni_sadrzaj>
    <derivirana_varijabla naziv="DomainObject.Predmet.ProtuStrankaListNazivFormatedOIB_1">
      <item>E. P. LUKA j.d.o.o. UMAG, OIB 09432463808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E. P. LUKA j.d.o.o. UMAG</izvorni_sadrzaj>
    <derivirana_varijabla naziv="DomainObject.Predmet.ProtustrankaIDrugi_1">E. P. LUKA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E. P. LUKA j.d.o.o. UMAG, OIB 09432463808, Ernesta Miloša 31, 52470 Umag</izvorni_sadrzaj>
    <derivirana_varijabla naziv="DomainObject.Predmet.ProtustrankaIDrugiAdressOIB_1">E. P. LUKA j.d.o.o. UMAG, OIB 09432463808, Ernesta Miloša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E. P. LUKA j.d.o.o. UMAG</item>
      <item>GRAD UMAG, UMAG</item>
    </izvorni_sadrzaj>
    <derivirana_varijabla naziv="DomainObject.Predmet.SudioniciListNaziv_1">
      <item>FINANCIJSKA AGENCIJA, RC RIJEKA, PODRUŽNICA PULA, PULA</item>
      <item>E. P. LUKA j.d.o.o.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E. P. LUKA j.d.o.o. UMAG, OIB 09432463808, Ernesta Miloša 31,52470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E. P. LUKA j.d.o.o. UMAG, OIB 09432463808, Ernesta Miloša 31,52470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09432463808</item>
      <item>, OIB 84097228497</item>
    </izvorni_sadrzaj>
    <derivirana_varijabla naziv="DomainObject.Predmet.SudioniciListNazivOIB_1">
      <item>, OIB 85821130368</item>
      <item>, OIB 09432463808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950</properties:Words>
  <properties:Characters>4992</properties:Characters>
  <properties:Lines>99</properties:Lines>
  <properties:Paragraphs>32</properties:Paragraphs>
  <properties:TotalTime>6</properties:TotalTime>
  <properties:ScaleCrop>false</properties:ScaleCrop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2016-04-27T09:54:00Z</dcterms:created>
  <dc:creator>Mihaela Kaligari</dc:creator>
  <dc:description/>
  <cp:keywords/>
  <cp:lastModifiedBy>Lorena Paris Aničić</cp:lastModifiedBy>
  <dcterms:modified xmlns:xsi="http://www.w3.org/2001/XMLSchema-instance" xsi:type="dcterms:W3CDTF">2016-05-25T10:50:00Z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