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c1f2" w14:paraId="2c5c1f2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DA054D">
        <w:t>3</w:t>
      </w:r>
      <w:r w:rsidR="000219FB">
        <w:t>2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proofErr w:type="spellStart"/>
      <w:r w:rsidR="004E5DC9" w:rsidRPr="004E5DC9">
        <w:rPr>
          <w:b/>
        </w:rPr>
        <w:t>HoReCa</w:t>
      </w:r>
      <w:proofErr w:type="spellEnd"/>
      <w:r w:rsidR="004E5DC9" w:rsidRPr="004E5DC9">
        <w:rPr>
          <w:b/>
        </w:rPr>
        <w:t xml:space="preserve"> Logistika j.d.o.o. za proizvodnju i usluge, </w:t>
      </w:r>
      <w:proofErr w:type="spellStart"/>
      <w:r w:rsidR="004E5DC9" w:rsidRPr="004E5DC9">
        <w:rPr>
          <w:b/>
        </w:rPr>
        <w:t>Prilesje</w:t>
      </w:r>
      <w:proofErr w:type="spellEnd"/>
      <w:r w:rsidR="004E5DC9" w:rsidRPr="004E5DC9">
        <w:rPr>
          <w:b/>
        </w:rPr>
        <w:t xml:space="preserve"> 1/F, Zagreb, MBS: 080879634, OIB: 52150546274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AE0CCB" w:rsidR="00AE0CCB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proofErr w:type="spellStart"/>
      <w:r w:rsidR="004E5DC9" w:rsidRPr="004E5DC9">
        <w:t>HoReCa</w:t>
      </w:r>
      <w:proofErr w:type="spellEnd"/>
      <w:r w:rsidR="004E5DC9" w:rsidRPr="004E5DC9">
        <w:t xml:space="preserve"> Logistika j.d.o.o. za proizvodnju i usluge, </w:t>
      </w:r>
      <w:proofErr w:type="spellStart"/>
      <w:r w:rsidR="004E5DC9" w:rsidRPr="004E5DC9">
        <w:t>Prilesje</w:t>
      </w:r>
      <w:proofErr w:type="spellEnd"/>
      <w:r w:rsidR="004E5DC9" w:rsidRPr="004E5DC9">
        <w:t xml:space="preserve"> 1/F, Zagreb, MBS: 080879634, OIB: 52150546274</w:t>
      </w:r>
      <w:r w:rsidR="00204EAF" w:rsidRPr="00E658BE">
        <w:t xml:space="preserve">. </w:t>
      </w:r>
    </w:p>
    <w:p w:rsidRDefault="00AE0CCB" w:rsidP="00AE0CCB" w:rsidR="00AE0CCB">
      <w:pPr>
        <w:pStyle w:val="Odlomakpopisa"/>
        <w:ind w:left="1500"/>
        <w:jc w:val="both"/>
      </w:pPr>
    </w:p>
    <w:p w:rsidRDefault="008C4A50" w:rsidP="00AE0CCB" w:rsidR="00AE0CCB">
      <w:pPr>
        <w:pStyle w:val="Odlomakpopisa"/>
        <w:numPr>
          <w:ilvl w:val="0"/>
          <w:numId w:val="5"/>
        </w:numPr>
        <w:jc w:val="both"/>
      </w:pPr>
      <w:r w:rsidRPr="00AE0CCB">
        <w:t xml:space="preserve">Za stečajnog upravitelja imenuje se </w:t>
      </w:r>
      <w:r w:rsidR="00AE0CCB">
        <w:t>Zvonko Tomljanović, Našice, J. Runjanina 7, OIB: 01559486405.</w:t>
      </w:r>
    </w:p>
    <w:p w:rsidRDefault="00DF0F5B" w:rsidP="00AE0CCB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4E5DC9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proofErr w:type="spellStart"/>
      <w:r w:rsidR="004E5DC9" w:rsidRPr="004E5DC9">
        <w:rPr>
          <w:bCs/>
        </w:rPr>
        <w:t>HoReCa</w:t>
      </w:r>
      <w:proofErr w:type="spellEnd"/>
      <w:r w:rsidR="004E5DC9" w:rsidRPr="004E5DC9">
        <w:rPr>
          <w:bCs/>
        </w:rPr>
        <w:t xml:space="preserve"> Logistika j.d.o.o. za proizvodnju i usluge, </w:t>
      </w:r>
      <w:proofErr w:type="spellStart"/>
      <w:r w:rsidR="004E5DC9" w:rsidRPr="004E5DC9">
        <w:rPr>
          <w:bCs/>
        </w:rPr>
        <w:t>Prilesje</w:t>
      </w:r>
      <w:proofErr w:type="spellEnd"/>
      <w:r w:rsidR="004E5DC9" w:rsidRPr="004E5DC9">
        <w:rPr>
          <w:bCs/>
        </w:rPr>
        <w:t xml:space="preserve"> 1/F, Zagreb, MBS: 080879634, OIB: 52150546274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4E5DC9">
        <w:t>04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proofErr w:type="spellStart"/>
      <w:r w:rsidR="004E5DC9" w:rsidRPr="004E5DC9">
        <w:t>HoReCa</w:t>
      </w:r>
      <w:proofErr w:type="spellEnd"/>
      <w:r w:rsidR="004E5DC9" w:rsidRPr="004E5DC9">
        <w:t xml:space="preserve"> Logistika j.d.o.o. za proizvodnju i usluge, </w:t>
      </w:r>
      <w:proofErr w:type="spellStart"/>
      <w:r w:rsidR="004E5DC9" w:rsidRPr="004E5DC9">
        <w:t>Prilesje</w:t>
      </w:r>
      <w:proofErr w:type="spellEnd"/>
      <w:r w:rsidR="004E5DC9" w:rsidRPr="004E5DC9">
        <w:t xml:space="preserve"> 1/F, Zagreb, MBS: 080879634, OIB: 52150546274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DA054D">
        <w:t>3</w:t>
      </w:r>
      <w:r w:rsidR="000219FB">
        <w:t>2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048" w:rsidP="00FD0D3C" w:rsidR="007D2048">
      <w:r>
        <w:separator/>
      </w:r>
    </w:p>
  </w:endnote>
  <w:endnote w:id="0" w:type="continuationSeparator">
    <w:p w:rsidRDefault="007D2048" w:rsidP="00FD0D3C" w:rsidR="007D2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048" w:rsidP="00FD0D3C" w:rsidR="007D2048">
      <w:r>
        <w:separator/>
      </w:r>
    </w:p>
  </w:footnote>
  <w:footnote w:id="0" w:type="continuationSeparator">
    <w:p w:rsidRDefault="007D2048" w:rsidP="00FD0D3C" w:rsidR="007D2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04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C538E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DA054D">
      <w:t>3</w:t>
    </w:r>
    <w:r w:rsidR="000219FB">
      <w:t>2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56BD6"/>
    <w:rsid w:val="006923A0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D2048"/>
    <w:rsid w:val="007E7F9D"/>
    <w:rsid w:val="007F179D"/>
    <w:rsid w:val="007F7404"/>
    <w:rsid w:val="00811407"/>
    <w:rsid w:val="00812BBF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E0CCB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C538E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7369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53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5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53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5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52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HoReCa Logistika jednostavno društvo s ograničenom odgovornošću za proizvodnju i usluge</izvorni_sadrzaj>
    <derivirana_varijabla naziv="DomainObject.Predmet.ProtustrankaFormated_1">  HoReCa Logistika jednostavno društvo s ograničenom odgovornošću za proizvodnju i usluge</derivirana_varijabla>
  </DomainObject.Predmet.ProtustrankaFormated>
  <DomainObject.Predmet.ProtustrankaFormatedOIB>
    <izvorni_sadrzaj>  HoReCa Logistika jednostavno društvo s ograničenom odgovornošću za proizvodnju i usluge, OIB 52150546274</izvorni_sadrzaj>
    <derivirana_varijabla naziv="DomainObject.Predmet.ProtustrankaFormatedOIB_1">  HoReCa Logistika jednostavno društvo s ograničenom odgovornošću za proizvodnju i usluge, OIB 52150546274</derivirana_varijabla>
  </DomainObject.Predmet.ProtustrankaFormatedOIB>
  <DomainObject.Predmet.ProtustrankaFormatedWithAdress>
    <izvorni_sadrzaj> HoReCa Logistika jednostavno društvo s ograničenom odgovornošću za proizvodnju i usluge, Prilesje 1/F, 10000 Zagreb</izvorni_sadrzaj>
    <derivirana_varijabla naziv="DomainObject.Predmet.ProtustrankaFormatedWithAdress_1"> HoReCa Logistika jednostavno društvo s ograničenom odgovornošću za proizvodnju i usluge, Prilesje 1/F, 10000 Zagreb</derivirana_varijabla>
  </DomainObject.Predmet.ProtustrankaFormatedWithAdress>
  <DomainObject.Predmet.ProtustrankaFormatedWithAdressOIB>
    <izvorni_sadrzaj> HoReCa Logistika jednostavno društvo s ograničenom odgovornošću za proizvodnju i usluge, OIB 52150546274, Prilesje 1/F, 10000 Zagreb</izvorni_sadrzaj>
    <derivirana_varijabla naziv="DomainObject.Predmet.ProtustrankaFormatedWithAdressOIB_1"> HoReCa Logistika jednostavno društvo s ograničenom odgovornošću za proizvodnju i usluge, OIB 52150546274, Prilesje 1/F, 10000 Zagreb</derivirana_varijabla>
  </DomainObject.Predmet.ProtustrankaFormatedWithAdressOIB>
  <DomainObject.Predmet.ProtustrankaWithAdress>
    <izvorni_sadrzaj>HoReCa Logistika jednostavno društvo s ograničenom odgovornošću za proizvodnju i usluge Prilesje 1/F, 10000 Zagreb</izvorni_sadrzaj>
    <derivirana_varijabla naziv="DomainObject.Predmet.ProtustrankaWithAdress_1">HoReCa Logistika jednostavno društvo s ograničenom odgovornošću za proizvodnju i usluge Prilesje 1/F, 10000 Zagreb</derivirana_varijabla>
  </DomainObject.Predmet.ProtustrankaWithAdress>
  <DomainObject.Predmet.ProtustrankaWithAdressOIB>
    <izvorni_sadrzaj>HoReCa Logistika jednostavno društvo s ograničenom odgovornošću za proizvodnju i usluge, OIB 52150546274, Prilesje 1/F, 10000 Zagreb</izvorni_sadrzaj>
    <derivirana_varijabla naziv="DomainObject.Predmet.ProtustrankaWithAdressOIB_1">HoReCa Logistika jednostavno društvo s ograničenom odgovornošću za proizvodnju i usluge, OIB 52150546274, Prilesje 1/F, 10000 Zagreb</derivirana_varijabla>
  </DomainObject.Predmet.ProtustrankaWithAdressOIB>
  <DomainObject.Predmet.ProtustrankaNazivFormated>
    <izvorni_sadrzaj>HoReCa Logistika jednostavno društvo s ograničenom odgovornošću za proizvodnju i usluge</izvorni_sadrzaj>
    <derivirana_varijabla naziv="DomainObject.Predmet.ProtustrankaNazivFormated_1">HoReCa Logistika jednostavno društvo s ograničenom odgovornošću za proizvodnju i usluge</derivirana_varijabla>
  </DomainObject.Predmet.ProtustrankaNazivFormated>
  <DomainObject.Predmet.ProtustrankaNazivFormatedOIB>
    <izvorni_sadrzaj>HoReCa Logistika jednostavno društvo s ograničenom odgovornošću za proizvodnju i usluge, OIB 52150546274</izvorni_sadrzaj>
    <derivirana_varijabla naziv="DomainObject.Predmet.ProtustrankaNazivFormatedOIB_1">HoReCa Logistika jednostavno društvo s ograničenom odgovornošću za proizvodnju i usluge, OIB 52150546274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HoReCa Logistika jednostavno društvo s ograničenom odgovornošću za proizvodnju i usluge</item>
    </izvorni_sadrzaj>
    <derivirana_varijabla naziv="DomainObject.Predmet.ProtuStrankaListFormated_1">
      <item>HoReCa Logistika jednostavno društvo s ograničenom odgovornošću za proizvodnju i usluge</item>
    </derivirana_varijabla>
  </DomainObject.Predmet.ProtuStrankaListFormated>
  <DomainObject.Predmet.ProtuStrankaListFormatedOIB>
    <izvorni_sadrzaj>
      <item>HoReCa Logistika jednostavno društvo s ograničenom odgovornošću za proizvodnju i usluge, OIB 52150546274</item>
    </izvorni_sadrzaj>
    <derivirana_varijabla naziv="DomainObject.Predmet.ProtuStrankaListFormatedOIB_1">
      <item>HoReCa Logistika jednostavno društvo s ograničenom odgovornošću za proizvodnju i usluge, OIB 52150546274</item>
    </derivirana_varijabla>
  </DomainObject.Predmet.ProtuStrankaListFormatedOIB>
  <DomainObject.Predmet.ProtuStrankaListFormatedWithAdress>
    <izvorni_sadrzaj>
      <item>HoReCa Logistika jednostavno društvo s ograničenom odgovornošću za proizvodnju i usluge, Prilesje 1/F, 10000 Zagreb</item>
    </izvorni_sadrzaj>
    <derivirana_varijabla naziv="DomainObject.Predmet.ProtuStrankaListFormatedWithAdress_1">
      <item>HoReCa Logistika jednostavno društvo s ograničenom odgovornošću za proizvodnju i usluge, Prilesje 1/F, 10000 Zagreb</item>
    </derivirana_varijabla>
  </DomainObject.Predmet.ProtuStrankaListFormatedWithAdress>
  <DomainObject.Predmet.ProtuStrankaListFormatedWithAdressOIB>
    <izvorni_sadrzaj>
      <item>HoReCa Logistika jednostavno društvo s ograničenom odgovornošću za proizvodnju i usluge, OIB 52150546274, Prilesje 1/F, 10000 Zagreb</item>
    </izvorni_sadrzaj>
    <derivirana_varijabla naziv="DomainObject.Predmet.ProtuStrankaListFormatedWithAdressOIB_1">
      <item>HoReCa Logistika jednostavno društvo s ograničenom odgovornošću za proizvodnju i usluge, OIB 52150546274, Prilesje 1/F, 10000 Zagreb</item>
    </derivirana_varijabla>
  </DomainObject.Predmet.ProtuStrankaListFormatedWithAdressOIB>
  <DomainObject.Predmet.ProtuStrankaListNazivFormated>
    <izvorni_sadrzaj>
      <item>HoReCa Logistika jednostavno društvo s ograničenom odgovornošću za proizvodnju i usluge</item>
    </izvorni_sadrzaj>
    <derivirana_varijabla naziv="DomainObject.Predmet.ProtuStrankaListNazivFormated_1">
      <item>HoReCa Logistika jednostavno društvo s ograničenom odgovornošću za proizvodnju i usluge</item>
    </derivirana_varijabla>
  </DomainObject.Predmet.ProtuStrankaListNazivFormated>
  <DomainObject.Predmet.ProtuStrankaListNazivFormatedOIB>
    <izvorni_sadrzaj>
      <item>HoReCa Logistika jednostavno društvo s ograničenom odgovornošću za proizvodnju i usluge, OIB 52150546274</item>
    </izvorni_sadrzaj>
    <derivirana_varijabla naziv="DomainObject.Predmet.ProtuStrankaListNazivFormatedOIB_1">
      <item>HoReCa Logistika jednostavno društvo s ograničenom odgovornošću za proizvodnju i usluge, OIB 52150546274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HoReCa Logistika jednostavno društvo s ograničenom odgovornošću za proizvodnju i usluge</izvorni_sadrzaj>
    <derivirana_varijabla naziv="DomainObject.Predmet.ProtustrankaIDrugi_1">HoReCa Logistika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HoReCa Logistika jednostavno društvo s ograničenom odgovornošću za proizvodnju i usluge, OIB 52150546274, Prilesje 1/F, 10000 Zagreb</izvorni_sadrzaj>
    <derivirana_varijabla naziv="DomainObject.Predmet.ProtustrankaIDrugiAdressOIB_1">HoReCa Logistika jednostavno društvo s ograničenom odgovornošću za proizvodnju i usluge, OIB 52150546274, Prilesje 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HoReCa Logistika jednostavno društvo s ograničenom odgovornošću za proizvodnju i usluge</item>
      <item>FINA Regionalni centar Zagreb</item>
    </izvorni_sadrzaj>
    <derivirana_varijabla naziv="DomainObject.Predmet.SudioniciListNaziv_1">
      <item>HoReCa Logistika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HoReCa Logistika jednostavno društvo s ograničenom odgovornošću za proizvodnju i usluge, OIB 52150546274, Prilesje 1/F,10000 Zagreb</item>
      <item>FINA Regionalni centar Zagreb, OIB 85821130368, Trg svibanjskih žrtava 1995. br. 1,10000 Zagreb</item>
    </izvorni_sadrzaj>
    <derivirana_varijabla naziv="DomainObject.Predmet.SudioniciListAdressOIB_1">
      <item>HoReCa Logistika jednostavno društvo s ograničenom odgovornošću za proizvodnju i usluge, OIB 52150546274, Prilesje 1/F,10000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52150546274</item>
      <item>, OIB 85821130368</item>
    </izvorni_sadrzaj>
    <derivirana_varijabla naziv="DomainObject.Predmet.SudioniciListNazivOIB_1">
      <item>, OIB 52150546274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975B5-ED4B-4024-B39B-790E3AB2C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2967</properties:Characters>
  <properties:Lines>95</properties:Lines>
  <properties:Paragraphs>31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2016-08-01T06:51:00Z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