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f820" w14:paraId="d4ef820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884320">
        <w:rPr>
          <w:b/>
          <w:sz w:val="22"/>
          <w:szCs w:val="22"/>
        </w:rPr>
        <w:t>6</w:t>
      </w:r>
      <w:r w:rsidR="00F21072">
        <w:rPr>
          <w:b/>
          <w:sz w:val="22"/>
          <w:szCs w:val="22"/>
        </w:rPr>
        <w:t>79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F21072">
        <w:rPr>
          <w:b/>
          <w:sz w:val="22"/>
          <w:szCs w:val="22"/>
        </w:rPr>
        <w:t>26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 w:rsidRPr="00D562A6">
      <w:pPr>
        <w:jc w:val="right"/>
        <w:rPr>
          <w:b/>
          <w:sz w:val="22"/>
          <w:szCs w:val="22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F21072" w:rsidRPr="00F21072">
        <w:rPr>
          <w:sz w:val="22"/>
          <w:szCs w:val="22"/>
        </w:rPr>
        <w:t xml:space="preserve">SPLITSKA PLOVIDBA d.d. </w:t>
      </w:r>
      <w:r w:rsidR="00F21072">
        <w:rPr>
          <w:sz w:val="22"/>
          <w:szCs w:val="22"/>
        </w:rPr>
        <w:t>"u stečaju"</w:t>
      </w:r>
      <w:r w:rsidR="00F21072" w:rsidRPr="00F21072">
        <w:rPr>
          <w:sz w:val="22"/>
          <w:szCs w:val="22"/>
        </w:rPr>
        <w:t>, Split</w:t>
      </w:r>
      <w:r w:rsidR="00F21072">
        <w:rPr>
          <w:sz w:val="22"/>
          <w:szCs w:val="22"/>
        </w:rPr>
        <w:t>,</w:t>
      </w:r>
      <w:r w:rsidR="00F21072" w:rsidRPr="00F21072">
        <w:rPr>
          <w:sz w:val="22"/>
          <w:szCs w:val="22"/>
        </w:rPr>
        <w:t xml:space="preserve"> Ulica Ante Petravića 23, MBS: 060006546</w:t>
      </w:r>
      <w:r w:rsidR="00F21072" w:rsidRPr="00F21072">
        <w:rPr>
          <w:sz w:val="22"/>
          <w:szCs w:val="22"/>
          <w:lang w:val="en-AU"/>
        </w:rPr>
        <w:t>, OIB: 10072138173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A46B24">
        <w:rPr>
          <w:sz w:val="22"/>
          <w:szCs w:val="22"/>
        </w:rPr>
        <w:t>14. rujna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A46B24" w:rsidRPr="00A46B24">
        <w:rPr>
          <w:bCs/>
          <w:sz w:val="22"/>
          <w:szCs w:val="22"/>
        </w:rPr>
        <w:t>Ivan Šteko, Imotski, Kralja Tomislava 8, OIB: 17080810514</w:t>
      </w:r>
      <w:r w:rsidR="00A46B2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A46B24" w:rsidRPr="00A46B24">
        <w:rPr>
          <w:sz w:val="22"/>
          <w:szCs w:val="22"/>
        </w:rPr>
        <w:t>SPLITSKA PLOVIDBA d.d. "u stečaju", Split, Ulica Ante Petravića 23, MBS: 060006546</w:t>
      </w:r>
      <w:r w:rsidR="00A46B24" w:rsidRPr="00A46B24">
        <w:rPr>
          <w:sz w:val="22"/>
          <w:szCs w:val="22"/>
          <w:lang w:val="en-AU"/>
        </w:rPr>
        <w:t>, OIB: 10072138173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A46B24" w:rsidRPr="00A46B24">
        <w:rPr>
          <w:bCs/>
          <w:sz w:val="22"/>
          <w:szCs w:val="22"/>
        </w:rPr>
        <w:t>SPLITSKA PLOVIDBA d.d. "u stečaju", Split, Ulica Ante Petravića 23, MBS: 060006546</w:t>
      </w:r>
      <w:r w:rsidR="00A46B24" w:rsidRPr="00A46B24">
        <w:rPr>
          <w:bCs/>
          <w:sz w:val="22"/>
          <w:szCs w:val="22"/>
          <w:lang w:val="en-AU"/>
        </w:rPr>
        <w:t>, OIB: 10072138173</w:t>
      </w:r>
      <w:r w:rsidR="00EB3F90">
        <w:rPr>
          <w:bCs/>
          <w:sz w:val="22"/>
          <w:szCs w:val="22"/>
          <w:lang w:val="en-AU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EB3F90" w:rsidRPr="00EB3F90">
        <w:rPr>
          <w:bCs/>
          <w:sz w:val="22"/>
          <w:szCs w:val="22"/>
        </w:rPr>
        <w:t>Jozo Bagarić iz Ploča, Trg bana Josipa Jelačića 4</w:t>
      </w:r>
      <w:r w:rsidR="00EB3F90" w:rsidRPr="00EB3F90">
        <w:rPr>
          <w:bCs/>
          <w:i/>
          <w:sz w:val="22"/>
          <w:szCs w:val="22"/>
        </w:rPr>
        <w:t xml:space="preserve">, </w:t>
      </w:r>
      <w:r w:rsidR="00EB3F90" w:rsidRPr="00EB3F90">
        <w:rPr>
          <w:bCs/>
          <w:sz w:val="22"/>
          <w:szCs w:val="22"/>
        </w:rPr>
        <w:t>OIB: 81445363370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EB3F90">
        <w:rPr>
          <w:sz w:val="22"/>
          <w:szCs w:val="22"/>
        </w:rPr>
        <w:t>679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-2</w:t>
      </w:r>
      <w:r w:rsidR="00EB3F90">
        <w:rPr>
          <w:sz w:val="22"/>
          <w:szCs w:val="22"/>
        </w:rPr>
        <w:t>1</w:t>
      </w:r>
      <w:r w:rsidR="0063188F">
        <w:rPr>
          <w:sz w:val="22"/>
          <w:szCs w:val="22"/>
        </w:rPr>
        <w:t xml:space="preserve"> od </w:t>
      </w:r>
      <w:r w:rsidR="00EB3F90">
        <w:rPr>
          <w:sz w:val="22"/>
          <w:szCs w:val="22"/>
        </w:rPr>
        <w:t>6</w:t>
      </w:r>
      <w:r w:rsidR="000F54A2">
        <w:rPr>
          <w:sz w:val="22"/>
          <w:szCs w:val="22"/>
        </w:rPr>
        <w:t xml:space="preserve">. </w:t>
      </w:r>
      <w:r w:rsidR="00EB3F90">
        <w:rPr>
          <w:sz w:val="22"/>
          <w:szCs w:val="22"/>
        </w:rPr>
        <w:t>rujna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EB3F90" w:rsidRPr="00EB3F90">
        <w:rPr>
          <w:sz w:val="22"/>
          <w:szCs w:val="22"/>
        </w:rPr>
        <w:t>SPLITSKA PLOVIDBA d.d. "u stečaju", Split, Ulica Ante Petravića 23, MBS: 060006546</w:t>
      </w:r>
      <w:r w:rsidR="00EB3F90" w:rsidRPr="00EB3F90">
        <w:rPr>
          <w:sz w:val="22"/>
          <w:szCs w:val="22"/>
          <w:lang w:val="en-AU"/>
        </w:rPr>
        <w:t>, OIB: 10072138173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EB3F90">
        <w:rPr>
          <w:sz w:val="22"/>
          <w:szCs w:val="22"/>
        </w:rPr>
        <w:t>Ivan Šteko, Imotski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0337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EB3F90">
        <w:rPr>
          <w:sz w:val="22"/>
          <w:szCs w:val="22"/>
        </w:rPr>
        <w:t>Ivan Šteko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</w:t>
      </w:r>
      <w:r w:rsidR="002205DD">
        <w:rPr>
          <w:sz w:val="22"/>
          <w:szCs w:val="22"/>
        </w:rPr>
        <w:t>reko pošte preporučeno</w:t>
      </w:r>
      <w:r w:rsidR="000337E4">
        <w:rPr>
          <w:sz w:val="22"/>
          <w:szCs w:val="22"/>
        </w:rPr>
        <w:t xml:space="preserve"> </w:t>
      </w:r>
      <w:r w:rsidR="002205DD">
        <w:rPr>
          <w:sz w:val="22"/>
          <w:szCs w:val="22"/>
        </w:rPr>
        <w:t>10. rujna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2205DD">
        <w:rPr>
          <w:sz w:val="22"/>
          <w:szCs w:val="22"/>
        </w:rPr>
        <w:t>je velika udaljenost od Imotskog do Splita i do Dubrovnika, te da trenutno radi na četiri stečajna postupka</w:t>
      </w:r>
      <w:r w:rsidR="00665846">
        <w:rPr>
          <w:sz w:val="22"/>
          <w:szCs w:val="22"/>
        </w:rPr>
        <w:t xml:space="preserve"> </w:t>
      </w:r>
      <w:r w:rsidR="002205DD">
        <w:rPr>
          <w:sz w:val="22"/>
          <w:szCs w:val="22"/>
        </w:rPr>
        <w:t>na kojima je potpuno angažiran</w:t>
      </w:r>
      <w:r w:rsidR="00665846">
        <w:rPr>
          <w:sz w:val="22"/>
          <w:szCs w:val="22"/>
        </w:rPr>
        <w:t>, što su okolnosti koje bi mogle biti smetnja u dobrom obavljanju posla stečajnog upravitelja, pa</w:t>
      </w:r>
      <w:r w:rsidR="000337E4">
        <w:rPr>
          <w:sz w:val="22"/>
          <w:szCs w:val="22"/>
        </w:rPr>
        <w:t xml:space="preserve"> moli razrješenje dužnosti stečajnog upr</w:t>
      </w:r>
      <w:r w:rsidR="00DD3783">
        <w:rPr>
          <w:sz w:val="22"/>
          <w:szCs w:val="22"/>
        </w:rPr>
        <w:t>a</w:t>
      </w:r>
      <w:r w:rsidR="000337E4">
        <w:rPr>
          <w:sz w:val="22"/>
          <w:szCs w:val="22"/>
        </w:rPr>
        <w:t>vitelja u ovom</w:t>
      </w:r>
      <w:r w:rsidR="00DD3783">
        <w:rPr>
          <w:sz w:val="22"/>
          <w:szCs w:val="22"/>
        </w:rPr>
        <w:t xml:space="preserve"> </w:t>
      </w:r>
      <w:r w:rsidR="000337E4">
        <w:rPr>
          <w:sz w:val="22"/>
          <w:szCs w:val="22"/>
        </w:rPr>
        <w:t>postupku.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F1416F">
        <w:rPr>
          <w:sz w:val="22"/>
          <w:szCs w:val="22"/>
        </w:rPr>
        <w:t>Joza Bagarića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1416F">
        <w:rPr>
          <w:sz w:val="22"/>
          <w:szCs w:val="22"/>
        </w:rPr>
        <w:t>14</w:t>
      </w:r>
      <w:r w:rsidR="00D5367B">
        <w:rPr>
          <w:sz w:val="22"/>
          <w:szCs w:val="22"/>
        </w:rPr>
        <w:t xml:space="preserve">. </w:t>
      </w:r>
      <w:r w:rsidR="00F1416F">
        <w:rPr>
          <w:sz w:val="22"/>
          <w:szCs w:val="22"/>
        </w:rPr>
        <w:t>rujna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1416F">
        <w:rPr>
          <w:sz w:val="22"/>
          <w:szCs w:val="22"/>
        </w:rPr>
        <w:t>14</w:t>
      </w:r>
      <w:r w:rsidR="001F3C85">
        <w:rPr>
          <w:sz w:val="22"/>
          <w:szCs w:val="22"/>
        </w:rPr>
        <w:t>.0</w:t>
      </w:r>
      <w:r w:rsidR="00F1416F">
        <w:rPr>
          <w:sz w:val="22"/>
          <w:szCs w:val="22"/>
        </w:rPr>
        <w:t>9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43FB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St-679/2016-26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91961"/>
    <w:rsid w:val="000E2380"/>
    <w:rsid w:val="000F54A2"/>
    <w:rsid w:val="001527C2"/>
    <w:rsid w:val="00187166"/>
    <w:rsid w:val="001F0C28"/>
    <w:rsid w:val="001F3C85"/>
    <w:rsid w:val="00216567"/>
    <w:rsid w:val="002205DD"/>
    <w:rsid w:val="0027199F"/>
    <w:rsid w:val="00396B81"/>
    <w:rsid w:val="003B3FD0"/>
    <w:rsid w:val="003D4249"/>
    <w:rsid w:val="003F414C"/>
    <w:rsid w:val="00413D2C"/>
    <w:rsid w:val="00477870"/>
    <w:rsid w:val="005B1BB3"/>
    <w:rsid w:val="0063188F"/>
    <w:rsid w:val="0066441A"/>
    <w:rsid w:val="00665846"/>
    <w:rsid w:val="00675341"/>
    <w:rsid w:val="00693C5A"/>
    <w:rsid w:val="006B1B56"/>
    <w:rsid w:val="007366B7"/>
    <w:rsid w:val="00741F47"/>
    <w:rsid w:val="00765B34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E1C62"/>
    <w:rsid w:val="009E43CD"/>
    <w:rsid w:val="009F3952"/>
    <w:rsid w:val="00A42AE0"/>
    <w:rsid w:val="00A46B24"/>
    <w:rsid w:val="00BA3EA4"/>
    <w:rsid w:val="00BB21A8"/>
    <w:rsid w:val="00BE0CEB"/>
    <w:rsid w:val="00C11FF9"/>
    <w:rsid w:val="00C171B6"/>
    <w:rsid w:val="00C66104"/>
    <w:rsid w:val="00CD2B97"/>
    <w:rsid w:val="00CE61FD"/>
    <w:rsid w:val="00CE6655"/>
    <w:rsid w:val="00D5367B"/>
    <w:rsid w:val="00DA6905"/>
    <w:rsid w:val="00DD3783"/>
    <w:rsid w:val="00EB3F90"/>
    <w:rsid w:val="00F1416F"/>
    <w:rsid w:val="00F20EBB"/>
    <w:rsid w:val="00F21072"/>
    <w:rsid w:val="00F2167A"/>
    <w:rsid w:val="00F43FBF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FB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FB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FB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FB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FB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FB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FB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FB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</izvorni_sadrzaj>
    <derivirana_varijabla naziv="DomainObject.Predmet.SudioniciListNaziv_1">
      <item>SPLITSKA PLOVIDBA, dioničko društvo - Međunarodni pomorski prijevoz</item>
      <item>FINANCIJSKA AGENCIJA, RC SPLIT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</izvorni_sadrzaj>
    <derivirana_varijabla naziv="DomainObject.Predmet.SudioniciListNazivOIB_1">
      <item>, OIB 10072138173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439</properties:Words>
  <properties:Characters>2399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2016-09-14T09:57:00Z</dcterms:created>
  <dc:creator>dbutigan</dc:creator>
  <cp:lastModifiedBy>Srđan Gavranić</cp:lastModifiedBy>
  <cp:lastPrinted>2016-06-07T07:47:00Z</cp:lastPrinted>
  <dcterms:modified xmlns:xsi="http://www.w3.org/2001/XMLSchema-instance" xsi:type="dcterms:W3CDTF">2016-09-14T09:59:00Z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