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db68" w14:paraId="174db68" w:rsidRDefault="006D2325" w:rsidP="006D2325" w:rsidR="006D2325">
      <w:pPr>
        <w:pStyle w:val="Tijeloteksta"/>
        <w:jc w:val="right"/>
        <w15:collapsed w:val="false"/>
      </w:pPr>
      <w:r>
        <w:t>6 St-</w:t>
      </w:r>
      <w:r w:rsidR="00A50FBC">
        <w:t>1747</w:t>
      </w:r>
      <w:r>
        <w:t>/16-</w:t>
      </w:r>
      <w:r w:rsidR="00A50FBC">
        <w:t>12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REPUBLIKA HRVATKSA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A50FBC">
        <w:rPr>
          <w:b/>
        </w:rPr>
        <w:t xml:space="preserve">PRIMUS d.o.o., </w:t>
      </w:r>
      <w:proofErr w:type="spellStart"/>
      <w:r w:rsidR="00A50FBC">
        <w:rPr>
          <w:b/>
        </w:rPr>
        <w:t>Tordinci</w:t>
      </w:r>
      <w:proofErr w:type="spellEnd"/>
      <w:r w:rsidR="00A50FBC">
        <w:rPr>
          <w:b/>
        </w:rPr>
        <w:t>, Ante Starčevića 40, OIB: 49788114472, MBS: 030105125</w:t>
      </w:r>
      <w:r>
        <w:t xml:space="preserve">, dana </w:t>
      </w:r>
      <w:r w:rsidR="00A50FBC">
        <w:t>3. listopada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 xml:space="preserve">Poziva se  </w:t>
      </w:r>
      <w:proofErr w:type="spellStart"/>
      <w:r>
        <w:t>z.z</w:t>
      </w:r>
      <w:proofErr w:type="spellEnd"/>
      <w:r>
        <w:t>. dužnika</w:t>
      </w:r>
      <w:r w:rsidR="007F0B6D">
        <w:t xml:space="preserve"> </w:t>
      </w:r>
      <w:r w:rsidR="00A50FBC">
        <w:rPr>
          <w:b/>
        </w:rPr>
        <w:t xml:space="preserve">Robert Parlov, OIB: 07633993198, </w:t>
      </w:r>
      <w:proofErr w:type="spellStart"/>
      <w:r w:rsidR="00A50FBC">
        <w:rPr>
          <w:b/>
        </w:rPr>
        <w:t>Tordinci</w:t>
      </w:r>
      <w:proofErr w:type="spellEnd"/>
      <w:r w:rsidR="00A50FBC">
        <w:rPr>
          <w:b/>
        </w:rPr>
        <w:t>, Ante Starčevića 40</w:t>
      </w:r>
      <w:r>
        <w:t xml:space="preserve">, da u suradnji sa stečajnim upraviteljem, izvrši pregled, pohranu i izlučivanje arhivske građe dužnika </w:t>
      </w:r>
      <w:r w:rsidR="00A50FBC">
        <w:rPr>
          <w:b/>
        </w:rPr>
        <w:t xml:space="preserve">PRIMUS d.o.o., </w:t>
      </w:r>
      <w:proofErr w:type="spellStart"/>
      <w:r w:rsidR="00A50FBC">
        <w:rPr>
          <w:b/>
        </w:rPr>
        <w:t>Tordinci</w:t>
      </w:r>
      <w:proofErr w:type="spellEnd"/>
      <w:r w:rsidR="00A50FBC">
        <w:rPr>
          <w:b/>
        </w:rPr>
        <w:t>, Ante Starčevića 40, OIB: 49788114472, MBS: 030105125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A50FBC">
        <w:t>3. listopada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A50FBC" w:rsidRPr="00A50FBC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A50FBC" w:rsidRPr="00A50FBC">
        <w:t xml:space="preserve">Robert Parlov, </w:t>
      </w:r>
      <w:proofErr w:type="spellStart"/>
      <w:r w:rsidR="00A50FBC" w:rsidRPr="00A50FBC">
        <w:t>Tordinci</w:t>
      </w:r>
      <w:proofErr w:type="spellEnd"/>
      <w:r w:rsidR="00A50FBC" w:rsidRPr="00A50FBC">
        <w:t>, Ante Starčevića 40</w:t>
      </w:r>
    </w:p>
    <w:p w:rsidRDefault="00CC4838" w:rsidP="00D508CB" w:rsidR="00CC4838" w:rsidRPr="00A50FBC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A50FBC">
        <w:rPr>
          <w:bCs/>
        </w:rPr>
        <w:t>3.11.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0D5498" w:rsidP="003F65D2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3F65D2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D20CE"/>
    <w:rsid w:val="00BD54E6"/>
    <w:rsid w:val="00BD68FC"/>
    <w:rsid w:val="00BF61F7"/>
    <w:rsid w:val="00C00C69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65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6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65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6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>21. travnja 2017.</izvorni_sadrzaj>
    <derivirana_varijabla naziv="DomainObject.Predmet.OdlukaRjesenje.DatumPravomocnosti_1">21. travnja 2017.</derivirana_varijabla>
  </DomainObject.Predmet.OdlukaRjesenje.DatumPravomocnosti>
  <DomainObject.Predmet.OdlukaRjesenje.Oznaka>
    <izvorni_sadrzaj>St-1747/2016-11</izvorni_sadrzaj>
    <derivirana_varijabla naziv="DomainObject.Predmet.OdlukaRjesenje.Oznaka_1">St-1747/2016-11</derivirana_varijabla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EC447-9980-498A-8949-5C2B29EAE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1079</properties:Characters>
  <properties:Lines>59</properties:Lines>
  <properties:Paragraphs>20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2017-10-03T06:14:00Z</cp:lastPrinted>
  <dcterms:modified xmlns:xsi="http://www.w3.org/2001/XMLSchema-instance" xsi:type="dcterms:W3CDTF">2017-10-03T06:15:00Z</dcterms:modified>
  <cp:revision>53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