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81f7" w14:paraId="c1c81f7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Regionalni centar Osijek, Podružnica Osijek, L. </w:t>
      </w:r>
      <w:proofErr w:type="spellStart"/>
      <w:r w:rsidR="009745DD">
        <w:t>Jagera</w:t>
      </w:r>
      <w:proofErr w:type="spellEnd"/>
      <w:r w:rsidR="009745DD">
        <w:t xml:space="preserve"> 3, OIB: 85821130368 za otvaranje stečajnog postupka nad dužnikom BRIGA jednostavno društvo s ograničenom odgovornošću za trgovinu, Dalj, Josipa </w:t>
      </w:r>
      <w:proofErr w:type="spellStart"/>
      <w:r w:rsidR="009745DD">
        <w:t>Glibušića</w:t>
      </w:r>
      <w:proofErr w:type="spellEnd"/>
      <w:r w:rsidR="009745DD">
        <w:t xml:space="preserve"> 4, MBS: 030154176, OIB: 36762621842</w:t>
      </w:r>
      <w:r w:rsidRPr="00B37760">
        <w:rPr>
          <w:color w:val="000000"/>
        </w:rPr>
        <w:t xml:space="preserve">, dana </w:t>
      </w:r>
      <w:r w:rsidR="0004776D" w:rsidRPr="00B37760">
        <w:rPr>
          <w:color w:val="000000"/>
        </w:rPr>
        <w:t>1</w:t>
      </w:r>
      <w:r w:rsidR="009745DD">
        <w:rPr>
          <w:color w:val="000000"/>
        </w:rPr>
        <w:t>5</w:t>
      </w:r>
      <w:r w:rsidR="0004776D" w:rsidRPr="00B37760">
        <w:rPr>
          <w:color w:val="000000"/>
        </w:rPr>
        <w:t xml:space="preserve">. </w:t>
      </w:r>
      <w:r w:rsidR="006279E7">
        <w:rPr>
          <w:color w:val="000000"/>
        </w:rPr>
        <w:t>ožujka</w:t>
      </w:r>
      <w:r w:rsidR="0004776D" w:rsidRPr="00B37760">
        <w:rPr>
          <w:color w:val="000000"/>
        </w:rPr>
        <w:t xml:space="preserve"> 2017.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DA75BE">
        <w:t xml:space="preserve">BRIGA jednostavno društvo s ograničenom odgovornošću za trgovinu, Dalj, Josipa </w:t>
      </w:r>
      <w:proofErr w:type="spellStart"/>
      <w:r w:rsidR="00DA75BE">
        <w:t>Glibušića</w:t>
      </w:r>
      <w:proofErr w:type="spellEnd"/>
      <w:r w:rsidR="00DA75BE">
        <w:t xml:space="preserve"> 4, MBS: 030154176, OIB: 36762621842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DA75BE">
        <w:t>Tihomir Zec</w:t>
      </w:r>
      <w:r w:rsidR="00DA75BE" w:rsidRPr="00152649">
        <w:t xml:space="preserve"> </w:t>
      </w:r>
      <w:r w:rsidR="004B5A3A" w:rsidRPr="00152649">
        <w:t xml:space="preserve">sa sjedištem i poslovnom adresom u </w:t>
      </w:r>
      <w:r w:rsidR="00DA75BE">
        <w:t>Osijeku, Ulica Kardinala Alojzija Stepinca 4</w:t>
      </w:r>
      <w:r w:rsidR="001F564E">
        <w:t xml:space="preserve">, i adresom prebivališta u </w:t>
      </w:r>
      <w:r w:rsidR="00DA75BE">
        <w:t xml:space="preserve">Osijeku, </w:t>
      </w:r>
      <w:proofErr w:type="spellStart"/>
      <w:r w:rsidR="00DA75BE">
        <w:t>Cvjetkova</w:t>
      </w:r>
      <w:proofErr w:type="spellEnd"/>
      <w:r w:rsidR="00DA75BE">
        <w:t xml:space="preserve"> ulica 10 B</w:t>
      </w:r>
      <w:r w:rsidR="004B5A3A" w:rsidRPr="00152649">
        <w:t xml:space="preserve">, OIB </w:t>
      </w:r>
      <w:r w:rsidR="00DA75BE">
        <w:t>80723087237</w:t>
      </w:r>
      <w:r w:rsidR="00ED6F97" w:rsidRPr="00B37760">
        <w:t xml:space="preserve">, </w:t>
      </w:r>
      <w:r w:rsidR="001F564E">
        <w:t>izabran metodom slučajnog odabira - automatskom dodjelom -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D0309">
        <w:t xml:space="preserve">BRIGA jednostavno društvo s ograničenom odgovornošću za trgovinu, Dalj, Josipa </w:t>
      </w:r>
      <w:proofErr w:type="spellStart"/>
      <w:r w:rsidR="005D0309">
        <w:t>Glibušića</w:t>
      </w:r>
      <w:proofErr w:type="spellEnd"/>
      <w:r w:rsidR="005D0309">
        <w:t xml:space="preserve"> 4, MBS: 030154176, OIB: 36762621842,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26. travanj</w:t>
      </w:r>
      <w:r w:rsidR="00ED6F97" w:rsidRPr="00EC2419">
        <w:rPr>
          <w:b/>
          <w:color w:val="000000"/>
        </w:rPr>
        <w:t xml:space="preserve"> 2017. u </w:t>
      </w:r>
      <w:r w:rsidR="005D0309">
        <w:rPr>
          <w:b/>
          <w:color w:val="000000"/>
        </w:rPr>
        <w:t>10,30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EC2419" w:rsidP="00EC2419" w:rsidR="00EC2419">
      <w:pPr>
        <w:ind w:firstLine="708"/>
        <w:jc w:val="both"/>
      </w:pPr>
      <w:r>
        <w:t xml:space="preserve">Dana </w:t>
      </w:r>
      <w:r w:rsidR="006E732E">
        <w:t xml:space="preserve">18.11.2016. </w:t>
      </w:r>
      <w:r>
        <w:t xml:space="preserve">godine zaprimljen je na ovome sudu prijedlog </w:t>
      </w:r>
      <w:r w:rsidR="006E732E">
        <w:t xml:space="preserve">FINE Regionalni centar Osijek, Podružnica Osijek, klasa: 110-07/16-01/04 </w:t>
      </w:r>
      <w:proofErr w:type="spellStart"/>
      <w:r w:rsidR="006E732E">
        <w:t>Ur</w:t>
      </w:r>
      <w:proofErr w:type="spellEnd"/>
      <w:r w:rsidR="006E732E">
        <w:t xml:space="preserve">. broj 04-06-16-12869 od 17.11.2016. godine, za otvaranje stečajnog postupka nad dužnikom BRIGA jednostavno društvo s ograničenom odgovornošću za trgovinu, Dalj, Josipa </w:t>
      </w:r>
      <w:proofErr w:type="spellStart"/>
      <w:r w:rsidR="006E732E">
        <w:t>Glibušića</w:t>
      </w:r>
      <w:proofErr w:type="spellEnd"/>
      <w:r w:rsidR="006E732E">
        <w:t xml:space="preserve"> 4, MBS: 030154176, OIB: 36762621842</w:t>
      </w:r>
      <w:r>
        <w:t>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U zahtjevu je navela da </w:t>
      </w:r>
      <w:r w:rsidR="006E732E">
        <w:t>na dan 16.11.2016. godine dužnik u Očevidniku redoslijeda osnova za plaćanje ima evidentirane neizvršene osnove za plaćanje u neprekinutom razdoblju od 120 dana, u ukupnom iznosu od 34.870,07 kn, u koji iznos je uračunata kamata i naknada FINE za provedbu ovrhe na novčanim sredstvima dužnika. Navodi da dužnik ima 1 zaposlenog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16.11.2016. te u svom podnesku od 17.11.2016. navodi da dužnik na dan 16.11.2016. u Jedinstvenom registru računa ima otvorene sljedeće račune i oročena novčana sredstva: HR9325000091101423007 </w:t>
      </w:r>
      <w:proofErr w:type="spellStart"/>
      <w:r w:rsidR="006E732E">
        <w:t>Addiko</w:t>
      </w:r>
      <w:proofErr w:type="spellEnd"/>
      <w:r w:rsidR="006E732E">
        <w:t xml:space="preserve"> Bank d.d., te da na temelju čl. 112. st. 5. SZ-a dužnik na dan 16.11.2016. godine na ime predujma za namirenje troškova stečajnog postupka ima zaplijenjena novčana sredstva u iznosu od 1.190,02 kn.</w:t>
      </w:r>
    </w:p>
    <w:p w:rsidRDefault="00EC2419" w:rsidP="006E732E" w:rsidR="00EC2419">
      <w:pPr>
        <w:jc w:val="both"/>
      </w:pPr>
    </w:p>
    <w:p w:rsidRDefault="00EC2419" w:rsidP="00546D47" w:rsidR="00EC2419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7 St-</w:t>
      </w:r>
      <w:r w:rsidR="006E732E">
        <w:t>2865</w:t>
      </w:r>
      <w:r>
        <w:t>/16-</w:t>
      </w:r>
      <w:r w:rsidR="00F72CFB">
        <w:t>4</w:t>
      </w:r>
      <w:r>
        <w:t xml:space="preserve"> od </w:t>
      </w:r>
      <w:r w:rsidR="00F72CFB">
        <w:t>1</w:t>
      </w:r>
      <w:r w:rsidR="006E732E">
        <w:t>5</w:t>
      </w:r>
      <w:r>
        <w:t xml:space="preserve">.02.2017. godine pozvana je osoba ovlaštena za zastupanje dužnika </w:t>
      </w:r>
      <w:r w:rsidR="006A0ACD" w:rsidRPr="006A0ACD">
        <w:t xml:space="preserve">Dragan Nemet, OIB: 85490568881, Dalj, Josipa </w:t>
      </w:r>
      <w:proofErr w:type="spellStart"/>
      <w:r w:rsidR="006A0ACD" w:rsidRPr="006A0ACD">
        <w:t>Astaloša</w:t>
      </w:r>
      <w:proofErr w:type="spellEnd"/>
      <w:r w:rsidR="006A0ACD" w:rsidRPr="006A0ACD">
        <w:t xml:space="preserve"> 63</w:t>
      </w:r>
      <w:r w:rsidR="006A0ACD">
        <w:t xml:space="preserve"> </w:t>
      </w:r>
      <w:r>
        <w:t xml:space="preserve">na </w:t>
      </w:r>
      <w:r w:rsidR="00F72CFB">
        <w:t>uplatu predujma u iznosu od 1.000,00 kn u Fond za namirenje troškova stečajnog postupka kao i dodatnog iznosa predujma u iznosu od 3.500,00 kn te na dostavu pisanog izvješća o financijsko-gospodarskom stanju dužnika te popis imovine i obveza</w:t>
      </w:r>
      <w:r w:rsidR="00BD2CB9">
        <w:t xml:space="preserve">, </w:t>
      </w:r>
      <w:r w:rsidR="0017144B">
        <w:t>po kojem zaključku osoba ovlaštena za zastupanje dužnika u propisanom roku nije postupila.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EC2419" w:rsidR="00EC2419">
      <w:pPr>
        <w:ind w:firstLine="708"/>
        <w:jc w:val="both"/>
      </w:pPr>
      <w:r>
        <w:rPr>
          <w:color w:val="000000"/>
        </w:rPr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Vinka Ivanković iz Vinkovaca, </w:t>
      </w:r>
      <w:proofErr w:type="spellStart"/>
      <w:r>
        <w:rPr>
          <w:color w:val="000000"/>
        </w:rPr>
        <w:t>Šimo</w:t>
      </w:r>
      <w:proofErr w:type="spellEnd"/>
      <w:r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EC2419">
        <w:t>1</w:t>
      </w:r>
      <w:r w:rsidR="006A0ACD">
        <w:t>5</w:t>
      </w:r>
      <w:r w:rsidR="00EC2419">
        <w:t>. ožujka</w:t>
      </w:r>
      <w:r w:rsidRPr="00B37760">
        <w:t xml:space="preserve"> 2017.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6A0ACD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6A0ACD">
        <w:t>Tihomir Zec, Osijek, Ulica Kardinala Alojzija Stepinca 4,</w:t>
      </w:r>
    </w:p>
    <w:p w:rsidRDefault="006A0ACD" w:rsidP="0085221D" w:rsidR="0085221D" w:rsidRPr="00B37760">
      <w:pPr>
        <w:jc w:val="both"/>
      </w:pPr>
      <w:r>
        <w:rPr>
          <w:color w:val="000000"/>
        </w:rPr>
        <w:t xml:space="preserve">    </w:t>
      </w:r>
      <w:r w:rsidR="0085221D" w:rsidRPr="00B37760">
        <w:rPr>
          <w:color w:val="000000"/>
        </w:rPr>
        <w:t>uz presliku lista 1-</w:t>
      </w:r>
      <w:r w:rsidR="00E409B0">
        <w:rPr>
          <w:color w:val="000000"/>
        </w:rPr>
        <w:t>2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2. </w:t>
      </w:r>
      <w:r w:rsidR="006A0ACD">
        <w:rPr>
          <w:color w:val="000000"/>
        </w:rPr>
        <w:t>dužnik</w:t>
      </w:r>
      <w:r w:rsidR="006A0ACD">
        <w:rPr>
          <w:color w:val="000000"/>
        </w:rPr>
        <w:tab/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732816" w:rsidRPr="00B37760">
        <w:rPr>
          <w:color w:val="000000"/>
        </w:rPr>
        <w:t xml:space="preserve"> </w:t>
      </w:r>
      <w:r w:rsidR="006A0ACD">
        <w:rPr>
          <w:color w:val="000000"/>
        </w:rPr>
        <w:t xml:space="preserve">zakonski zastupnik dužnika </w:t>
      </w:r>
      <w:r w:rsidR="006A0ACD">
        <w:t xml:space="preserve">Dragan Nemet, Dalj, Josipa </w:t>
      </w:r>
      <w:proofErr w:type="spellStart"/>
      <w:r w:rsidR="006A0ACD">
        <w:t>Astaloša</w:t>
      </w:r>
      <w:proofErr w:type="spellEnd"/>
      <w:r w:rsidR="006A0ACD">
        <w:t xml:space="preserve"> 63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48746B">
        <w:rPr>
          <w:color w:val="000000"/>
        </w:rPr>
        <w:t>26.4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D64" w:rsidR="00485D64">
      <w:r>
        <w:separator/>
      </w:r>
    </w:p>
  </w:endnote>
  <w:endnote w:id="0" w:type="continuationSeparator">
    <w:p w:rsidRDefault="00485D64" w:rsidR="00485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D64" w:rsidR="00485D64">
      <w:r>
        <w:separator/>
      </w:r>
    </w:p>
  </w:footnote>
  <w:footnote w:id="0" w:type="continuationSeparator">
    <w:p w:rsidRDefault="00485D64" w:rsidR="00485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D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578ED" w:rsidR="001578E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1578ED">
      <w:t>7 St-2865/16-5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1578ED">
      <w:t>2865</w:t>
    </w:r>
    <w:r>
      <w:t>/16-</w:t>
    </w:r>
    <w:r w:rsidR="001578ED">
      <w:t>5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5D6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D10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578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D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91D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1D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D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D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578E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D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91D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1D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D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D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St-2865/2016</izvorni_sadrzaj>
    <derivirana_varijabla naziv="DomainObject.Predmet.OznakaBroj_1">St-2865/2016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BRIGA jednostavno društvo s ograničenom odgovornošću za trgovinu</izvorni_sadrzaj>
    <derivirana_varijabla naziv="DomainObject.Predmet.ProtustrankaFormated_1">  BRIGA jednostavno društvo s ograničenom odgovornošću za trgovinu</derivirana_varijabla>
  </DomainObject.Predmet.ProtustrankaFormated>
  <DomainObject.Predmet.ProtustrankaFormatedOIB>
    <izvorni_sadrzaj>  BRIGA jednostavno društvo s ograničenom odgovornošću za trgovinu, OIB 36762621842</izvorni_sadrzaj>
    <derivirana_varijabla naziv="DomainObject.Predmet.ProtustrankaFormatedOIB_1">  BRIGA jednostavno društvo s ograničenom odgovornošću za trgovinu, OIB 36762621842</derivirana_varijabla>
  </DomainObject.Predmet.ProtustrankaFormatedOIB>
  <DomainObject.Predmet.ProtustrankaFormatedWithAdress>
    <izvorni_sadrzaj> BRIGA jednostavno društvo s ograničenom odgovornošću za trgovinu, Josipa Glibušića 4, 31226 Dalj</izvorni_sadrzaj>
    <derivirana_varijabla naziv="DomainObject.Predmet.ProtustrankaFormatedWithAdress_1"> BRIGA jednostavno društvo s ograničenom odgovornošću za trgovinu, Josipa Glibušića 4, 31226 Dalj</derivirana_varijabla>
  </DomainObject.Predmet.ProtustrankaFormatedWithAdress>
  <DomainObject.Predmet.ProtustrankaFormatedWithAdressOIB>
    <izvorni_sadrzaj> BRIGA jednostavno društvo s ograničenom odgovornošću za trgovinu, OIB 36762621842, Josipa Glibušića 4, 31226 Dalj</izvorni_sadrzaj>
    <derivirana_varijabla naziv="DomainObject.Predmet.ProtustrankaFormatedWithAdressOIB_1"> BRIGA jednostavno društvo s ograničenom odgovornošću za trgovinu, OIB 36762621842, Josipa Glibušića 4, 31226 Dalj</derivirana_varijabla>
  </DomainObject.Predmet.ProtustrankaFormatedWithAdressOIB>
  <DomainObject.Predmet.ProtustrankaWithAdress>
    <izvorni_sadrzaj>BRIGA jednostavno društvo s ograničenom odgovornošću za trgovinu Josipa Glibušića 4, 31226 Dalj</izvorni_sadrzaj>
    <derivirana_varijabla naziv="DomainObject.Predmet.ProtustrankaWithAdress_1">BRIGA jednostavno društvo s ograničenom odgovornošću za trgovinu Josipa Glibušića 4, 31226 Dalj</derivirana_varijabla>
  </DomainObject.Predmet.ProtustrankaWithAdress>
  <DomainObject.Predmet.ProtustrankaWithAdressOIB>
    <izvorni_sadrzaj>BRIGA jednostavno društvo s ograničenom odgovornošću za trgovinu, OIB 36762621842, Josipa Glibušića 4, 31226 Dalj</izvorni_sadrzaj>
    <derivirana_varijabla naziv="DomainObject.Predmet.ProtustrankaWithAdressOIB_1">BRIGA jednostavno društvo s ograničenom odgovornošću za trgovinu, OIB 36762621842, Josipa Glibušića 4, 31226 Dalj</derivirana_varijabla>
  </DomainObject.Predmet.ProtustrankaWithAdressOIB>
  <DomainObject.Predmet.ProtustrankaNazivFormated>
    <izvorni_sadrzaj>BRIGA jednostavno društvo s ograničenom odgovornošću za trgovinu</izvorni_sadrzaj>
    <derivirana_varijabla naziv="DomainObject.Predmet.ProtustrankaNazivFormated_1">BRIGA jednostavno društvo s ograničenom odgovornošću za trgovinu</derivirana_varijabla>
  </DomainObject.Predmet.ProtustrankaNazivFormated>
  <DomainObject.Predmet.ProtustrankaNazivFormatedOIB>
    <izvorni_sadrzaj>BRIGA jednostavno društvo s ograničenom odgovornošću za trgovinu, OIB 36762621842</izvorni_sadrzaj>
    <derivirana_varijabla naziv="DomainObject.Predmet.ProtustrankaNazivFormatedOIB_1">BRIGA jednostavno društvo s ograničenom odgovornošću za trgovinu, OIB 36762621842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BRIGA jednostavno društvo s ograničenom odgovornošću za trgovinu</item>
    </izvorni_sadrzaj>
    <derivirana_varijabla naziv="DomainObject.Predmet.ProtuStrankaListFormated_1">
      <item>BRIGA jednostavno društvo s ograničenom odgovornošću za trgovinu</item>
    </derivirana_varijabla>
  </DomainObject.Predmet.ProtuStrankaListFormated>
  <DomainObject.Predmet.ProtuStrankaListFormatedOIB>
    <izvorni_sadrzaj>
      <item>BRIGA jednostavno društvo s ograničenom odgovornošću za trgovinu, OIB 36762621842</item>
    </izvorni_sadrzaj>
    <derivirana_varijabla naziv="DomainObject.Predmet.ProtuStrankaListFormatedOIB_1">
      <item>BRIGA jednostavno društvo s ograničenom odgovornošću za trgovinu, OIB 36762621842</item>
    </derivirana_varijabla>
  </DomainObject.Predmet.ProtuStrankaListFormatedOIB>
  <DomainObject.Predmet.ProtuStrankaListFormatedWithAdress>
    <izvorni_sadrzaj>
      <item>BRIGA jednostavno društvo s ograničenom odgovornošću za trgovinu, Josipa Glibušića 4, 31226 Dalj</item>
    </izvorni_sadrzaj>
    <derivirana_varijabla naziv="DomainObject.Predmet.ProtuStrankaListFormatedWithAdress_1">
      <item>BRIGA jednostavno društvo s ograničenom odgovornošću za trgovinu, Josipa Glibušića 4, 31226 Dalj</item>
    </derivirana_varijabla>
  </DomainObject.Predmet.ProtuStrankaListFormatedWithAdress>
  <DomainObject.Predmet.ProtuStrankaListFormatedWithAdressOIB>
    <izvorni_sadrzaj>
      <item>BRIGA jednostavno društvo s ograničenom odgovornošću za trgovinu, OIB 36762621842, Josipa Glibušića 4, 31226 Dalj</item>
    </izvorni_sadrzaj>
    <derivirana_varijabla naziv="DomainObject.Predmet.ProtuStrankaListFormatedWithAdressOIB_1">
      <item>BRIGA jednostavno društvo s ograničenom odgovornošću za trgovinu, OIB 36762621842, Josipa Glibušića 4, 31226 Dalj</item>
    </derivirana_varijabla>
  </DomainObject.Predmet.ProtuStrankaListFormatedWithAdressOIB>
  <DomainObject.Predmet.ProtuStrankaListNazivFormated>
    <izvorni_sadrzaj>
      <item>BRIGA jednostavno društvo s ograničenom odgovornošću za trgovinu</item>
    </izvorni_sadrzaj>
    <derivirana_varijabla naziv="DomainObject.Predmet.ProtuStrankaListNazivFormated_1">
      <item>BRIGA jednostavno društvo s ograničenom odgovornošću za trgovinu</item>
    </derivirana_varijabla>
  </DomainObject.Predmet.ProtuStrankaListNazivFormated>
  <DomainObject.Predmet.ProtuStrankaListNazivFormatedOIB>
    <izvorni_sadrzaj>
      <item>BRIGA jednostavno društvo s ograničenom odgovornošću za trgovinu, OIB 36762621842</item>
    </izvorni_sadrzaj>
    <derivirana_varijabla naziv="DomainObject.Predmet.ProtuStrankaListNazivFormatedOIB_1">
      <item>BRIGA jednostavno društvo s ograničenom odgovornošću za trgovinu, OIB 36762621842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BRIGA jednostavno društvo s ograničenom odgovornošću za trgovinu</izvorni_sadrzaj>
    <derivirana_varijabla naziv="DomainObject.Predmet.ProtustrankaIDrugi_1">BRIGA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BRIGA jednostavno društvo s ograničenom odgovornošću za trgovinu, OIB 36762621842, Josipa Glibušića 4, 31226 Dalj</izvorni_sadrzaj>
    <derivirana_varijabla naziv="DomainObject.Predmet.ProtustrankaIDrugiAdressOIB_1">BRIGA jednostavno društvo s ograničenom odgovornošću za trgovinu, OIB 36762621842, Josipa Glibušića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BRIGA jednostavno društvo s ograničenom odgovornošću za trgovinu</item>
    </izvorni_sadrzaj>
    <derivirana_varijabla naziv="DomainObject.Predmet.SudioniciListNaziv_1">
      <item>FINA RC OSIJEK</item>
      <item>BRIGA jednostavno društvo s ograničenom odgovornošću za trgovinu</item>
    </derivirana_varijabla>
  </DomainObject.Predmet.SudioniciListNaziv>
  <DomainObject.Predmet.SudioniciListAdressOIB>
    <izvorni_sadrzaj>
      <item>FINA RC OSIJEK, OIB 85821130368</item>
      <item>BRIGA jednostavno društvo s ograničenom odgovornošću za trgovinu, OIB 36762621842, Josipa Glibušića 4,31226 Dalj</item>
    </izvorni_sadrzaj>
    <derivirana_varijabla naziv="DomainObject.Predmet.SudioniciListAdressOIB_1">
      <item>FINA RC OSIJEK, OIB 85821130368</item>
      <item>BRIGA jednostavno društvo s ograničenom odgovornošću za trgovinu, OIB 36762621842, Josipa Glibušića 4,31226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36762621842</item>
    </izvorni_sadrzaj>
    <derivirana_varijabla naziv="DomainObject.Predmet.SudioniciListNazivOIB_1">
      <item>, OIB 85821130368</item>
      <item>, OIB 36762621842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53BD0-7C08-465A-9371-B1B48D40B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801</properties:Words>
  <properties:Characters>4428</properties:Characters>
  <properties:Lines>137</properties:Lines>
  <properties:Paragraphs>38</properties:Paragraphs>
  <properties:TotalTime>368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2017-03-14T10:25:00Z</cp:lastPrinted>
  <dcterms:modified xmlns:xsi="http://www.w3.org/2001/XMLSchema-instance" xsi:type="dcterms:W3CDTF">2017-03-15T13:30:00Z</dcterms:modified>
  <cp:revision>291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