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4ba3" w14:paraId="03d4ba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C4C3C">
        <w:rPr>
          <w:rFonts w:cs="Times New Roman" w:hAnsi="Times New Roman" w:ascii="Times New Roman"/>
          <w:b w:val="false"/>
          <w:sz w:val="24"/>
          <w:szCs w:val="24"/>
        </w:rPr>
        <w:t>4746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6C4C3C">
        <w:t>BRAĆA JUKIĆ d.o.o., Zagreb, Lukoranska 44, OIB: 65241385370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C4C3C">
        <w:t>BRAĆA JUKIĆ d.o.o., Zagreb, Lukoranska 44, OIB: 65241385370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6C4C3C">
        <w:t>BRAĆA JUKIĆ d.o.o., Zagreb, Lukoranska 44, OIB: 65241385370, Krešimiru Jukiću, Zagreb, Lukoranska 44, OIB: 20545589737</w:t>
      </w:r>
      <w:r w:rsidR="00CC1C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</w:t>
      </w:r>
      <w:r w:rsidR="00045E66">
        <w:rPr>
          <w:b/>
        </w:rPr>
        <w:t>6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6C4C3C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B2DD7">
        <w:t>6</w:t>
      </w:r>
      <w:r w:rsidR="00045E66">
        <w:t>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6C4C3C">
        <w:t>BRAĆA JUKIĆ d.o.o., Zagreb, Lukoranska 44, OIB: 65241385370</w:t>
      </w:r>
      <w:r w:rsidR="002B2DD7">
        <w:t>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2F0" w:rsidR="00C042F0">
      <w:r>
        <w:separator/>
      </w:r>
    </w:p>
  </w:endnote>
  <w:endnote w:id="0" w:type="continuationSeparator">
    <w:p w:rsidRDefault="00C042F0" w:rsidR="00C0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2F0" w:rsidR="00C042F0">
      <w:r>
        <w:separator/>
      </w:r>
    </w:p>
  </w:footnote>
  <w:footnote w:id="0" w:type="continuationSeparator">
    <w:p w:rsidRDefault="00C042F0" w:rsidR="00C04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F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C4C3C">
      <w:rPr>
        <w:rFonts w:hAnsi="Verdana" w:ascii="Verdana"/>
        <w:b w:val="false"/>
        <w:sz w:val="24"/>
        <w:szCs w:val="24"/>
      </w:rPr>
      <w:t>4746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0F90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17F33"/>
    <w:rsid w:val="00740757"/>
    <w:rsid w:val="00746BA2"/>
    <w:rsid w:val="00761C9C"/>
    <w:rsid w:val="007C210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F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F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F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F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0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F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F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F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F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4746</izvorni_sadrzaj>
    <derivirana_varijabla naziv="DomainObject.Predmet.Broj_1">4746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St-4746/2016</izvorni_sadrzaj>
    <derivirana_varijabla naziv="DomainObject.Predmet.OznakaBroj_1">St-4746/2016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JUKIĆ d.o.o. zastupanog po punomoćniku Krešimir Jukić</izvorni_sadrzaj>
    <derivirana_varijabla naziv="DomainObject.Predmet.ProtustrankaFormated_1">  BRAĆA JUKIĆ d.o.o. zastupanog po punomoćniku Krešimir Jukić</derivirana_varijabla>
  </DomainObject.Predmet.ProtustrankaFormated>
  <DomainObject.Predmet.ProtustrankaFormatedOIB>
    <izvorni_sadrzaj>  BRAĆA JUKIĆ d.o.o., OIB 65241385370 zastupanog po punomoćniku Krešimir Jukić</izvorni_sadrzaj>
    <derivirana_varijabla naziv="DomainObject.Predmet.ProtustrankaFormatedOIB_1">  BRAĆA JUKIĆ d.o.o., OIB 65241385370 zastupanog po punomoćniku Krešimir Jukić</derivirana_varijabla>
  </DomainObject.Predmet.ProtustrankaFormatedOIB>
  <DomainObject.Predmet.ProtustrankaFormatedWithAdress>
    <izvorni_sadrzaj> BRAĆA JUKIĆ d.o.o., Lukoranska 44, 10000 Zagreb zastupanog po punomoćniku Krešimir Jukić</izvorni_sadrzaj>
    <derivirana_varijabla naziv="DomainObject.Predmet.ProtustrankaFormatedWithAdress_1"> BRAĆA JUKIĆ d.o.o., Lukoranska 44, 10000 Zagreb zastupanog po punomoćniku Krešimir Jukić</derivirana_varijabla>
  </DomainObject.Predmet.ProtustrankaFormatedWithAdress>
  <DomainObject.Predmet.ProtustrankaFormatedWithAdressOIB>
    <izvorni_sadrzaj> BRAĆA JUKIĆ d.o.o., OIB 65241385370, Lukoranska 44, 10000 Zagreb zastupanog po punomoćniku Krešimir Jukić</izvorni_sadrzaj>
    <derivirana_varijabla naziv="DomainObject.Predmet.ProtustrankaFormatedWithAdressOIB_1"> BRAĆA JUKIĆ d.o.o., OIB 65241385370, Lukoranska 44, 10000 Zagreb zastupanog po punomoćniku Krešimir Jukić</derivirana_varijabla>
  </DomainObject.Predmet.ProtustrankaFormatedWithAdressOIB>
  <DomainObject.Predmet.ProtustrankaWithAdress>
    <izvorni_sadrzaj>BRAĆA JUKIĆ d.o.o. Lukoranska 44, 10000 Zagreb</izvorni_sadrzaj>
    <derivirana_varijabla naziv="DomainObject.Predmet.ProtustrankaWithAdress_1">BRAĆA JUKIĆ d.o.o. Lukoranska 44, 10000 Zagreb</derivirana_varijabla>
  </DomainObject.Predmet.ProtustrankaWithAdress>
  <DomainObject.Predmet.ProtustrankaWithAdressOIB>
    <izvorni_sadrzaj>BRAĆA JUKIĆ d.o.o., OIB 65241385370, Lukoranska 44, 10000 Zagreb</izvorni_sadrzaj>
    <derivirana_varijabla naziv="DomainObject.Predmet.ProtustrankaWithAdressOIB_1">BRAĆA JUKIĆ d.o.o., OIB 65241385370, Lukoranska 44, 10000 Zagreb</derivirana_varijabla>
  </DomainObject.Predmet.ProtustrankaWithAdressOIB>
  <DomainObject.Predmet.ProtustrankaNazivFormated>
    <izvorni_sadrzaj>BRAĆA JUKIĆ d.o.o.</izvorni_sadrzaj>
    <derivirana_varijabla naziv="DomainObject.Predmet.ProtustrankaNazivFormated_1">BRAĆA JUKIĆ d.o.o.</derivirana_varijabla>
  </DomainObject.Predmet.ProtustrankaNazivFormated>
  <DomainObject.Predmet.ProtustrankaNazivFormatedOIB>
    <izvorni_sadrzaj>BRAĆA JUKIĆ d.o.o., OIB 65241385370</izvorni_sadrzaj>
    <derivirana_varijabla naziv="DomainObject.Predmet.ProtustrankaNazivFormatedOIB_1">BRAĆA JUKIĆ d.o.o., OIB 65241385370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JUKIĆ d.o.o. zastupanog po punomoćniku Krešimir Jukić</item>
    </izvorni_sadrzaj>
    <derivirana_varijabla naziv="DomainObject.Predmet.ProtuStrankaListFormated_1">
      <item>BRAĆA JUKIĆ d.o.o. zastupanog po punomoćniku Krešimir Jukić</item>
    </derivirana_varijabla>
  </DomainObject.Predmet.ProtuStrankaListFormated>
  <DomainObject.Predmet.ProtuStrankaListFormatedOIB>
    <izvorni_sadrzaj>
      <item>BRAĆA JUKIĆ d.o.o., OIB 65241385370 zastupanog po punomoćniku Krešimir Jukić</item>
    </izvorni_sadrzaj>
    <derivirana_varijabla naziv="DomainObject.Predmet.ProtuStrankaListFormatedOIB_1">
      <item>BRAĆA JUKIĆ d.o.o., OIB 65241385370 zastupanog po punomoćniku Krešimir Jukić</item>
    </derivirana_varijabla>
  </DomainObject.Predmet.ProtuStrankaListFormatedOIB>
  <DomainObject.Predmet.ProtuStrankaListFormatedWithAdress>
    <izvorni_sadrzaj>
      <item>BRAĆA JUKIĆ d.o.o., Lukoranska 44, 10000 Zagreb zastupanog po punomoćniku Krešimir Jukić</item>
    </izvorni_sadrzaj>
    <derivirana_varijabla naziv="DomainObject.Predmet.ProtuStrankaListFormatedWithAdress_1">
      <item>BRAĆA JUKIĆ d.o.o., Lukoranska 44, 10000 Zagreb zastupanog po punomoćniku Krešimir Jukić</item>
    </derivirana_varijabla>
  </DomainObject.Predmet.ProtuStrankaListFormatedWithAdress>
  <DomainObject.Predmet.ProtuStrankaListFormatedWithAdressOIB>
    <izvorni_sadrzaj>
      <item>BRAĆA JUKIĆ d.o.o., OIB 65241385370, Lukoranska 44, 10000 Zagreb zastupanog po punomoćniku Krešimir Jukić</item>
    </izvorni_sadrzaj>
    <derivirana_varijabla naziv="DomainObject.Predmet.ProtuStrankaListFormatedWithAdressOIB_1">
      <item>BRAĆA JUKIĆ d.o.o., OIB 65241385370, Lukoranska 44, 10000 Zagreb zastupanog po punomoćniku Krešimir Jukić</item>
    </derivirana_varijabla>
  </DomainObject.Predmet.ProtuStrankaListFormatedWithAdressOIB>
  <DomainObject.Predmet.ProtuStrankaListNazivFormated>
    <izvorni_sadrzaj>
      <item>BRAĆA JUKIĆ d.o.o.</item>
    </izvorni_sadrzaj>
    <derivirana_varijabla naziv="DomainObject.Predmet.ProtuStrankaListNazivFormated_1">
      <item>BRAĆA JUKIĆ d.o.o.</item>
    </derivirana_varijabla>
  </DomainObject.Predmet.ProtuStrankaListNazivFormated>
  <DomainObject.Predmet.ProtuStrankaListNazivFormatedOIB>
    <izvorni_sadrzaj>
      <item>BRAĆA JUKIĆ d.o.o., OIB 65241385370</item>
    </izvorni_sadrzaj>
    <derivirana_varijabla naziv="DomainObject.Predmet.ProtuStrankaListNazivFormatedOIB_1">
      <item>BRAĆA JUKIĆ d.o.o., OIB 65241385370</item>
    </derivirana_varijabla>
  </DomainObject.Predmet.ProtuStrankaListNazivFormatedOIB>
  <DomainObject.Predmet.OstaliListFormated>
    <izvorni_sadrzaj>
      <item>Krešimir Jukić punomoćnik sudionika u postupku BRAĆA JUKIĆ d.o.o.</item>
    </izvorni_sadrzaj>
    <derivirana_varijabla naziv="DomainObject.Predmet.OstaliListFormated_1">
      <item>Krešimir Jukić punomoćnik sudionika u postupku BRAĆA JUKIĆ d.o.o.</item>
    </derivirana_varijabla>
  </DomainObject.Predmet.OstaliListFormated>
  <DomainObject.Predmet.OstaliListFormatedOIB>
    <izvorni_sadrzaj>
      <item>Krešimir Jukić, OIB 20545589737 punomoćnik sudionika u postupku BRAĆA JUKIĆ d.o.o.</item>
    </izvorni_sadrzaj>
    <derivirana_varijabla naziv="DomainObject.Predmet.OstaliListFormatedOIB_1">
      <item>Krešimir Jukić, OIB 20545589737 punomoćnik sudionika u postupku BRAĆA JUKIĆ d.o.o.</item>
    </derivirana_varijabla>
  </DomainObject.Predmet.OstaliListFormatedOIB>
  <DomainObject.Predmet.OstaliListFormatedWithAdress>
    <izvorni_sadrzaj>
      <item>Krešimir Jukić, Lukoranska 44, 10000 Zagreb punomoćnik sudionika u postupku BRAĆA JUKIĆ d.o.o.</item>
    </izvorni_sadrzaj>
    <derivirana_varijabla naziv="DomainObject.Predmet.OstaliListFormatedWithAdress_1">
      <item>Krešimir Jukić, Lukoranska 44, 10000 Zagreb punomoćnik sudionika u postupku BRAĆA JUKIĆ d.o.o.</item>
    </derivirana_varijabla>
  </DomainObject.Predmet.OstaliListFormatedWithAdress>
  <DomainObject.Predmet.OstaliListFormatedWithAdressOIB>
    <izvorni_sadrzaj>
      <item>Krešimir Jukić, OIB 20545589737, Lukoranska 44, 10000 Zagreb punomoćnik sudionika u postupku BRAĆA JUKIĆ d.o.o.</item>
    </izvorni_sadrzaj>
    <derivirana_varijabla naziv="DomainObject.Predmet.OstaliListFormatedWithAdressOIB_1">
      <item>Krešimir Jukić, OIB 20545589737, Lukoranska 44, 10000 Zagreb punomoćnik sudionika u postupku BRAĆA JUKIĆ d.o.o.</item>
    </derivirana_varijabla>
  </DomainObject.Predmet.OstaliListFormatedWithAdressOIB>
  <DomainObject.Predmet.OstaliListNazivFormated>
    <izvorni_sadrzaj>
      <item>Krešimir Jukić</item>
    </izvorni_sadrzaj>
    <derivirana_varijabla naziv="DomainObject.Predmet.OstaliListNazivFormated_1">
      <item>Krešimir Jukić</item>
    </derivirana_varijabla>
  </DomainObject.Predmet.OstaliListNazivFormated>
  <DomainObject.Predmet.OstaliListNazivFormatedOIB>
    <izvorni_sadrzaj>
      <item>Krešimir Jukić, OIB 20545589737</item>
    </izvorni_sadrzaj>
    <derivirana_varijabla naziv="DomainObject.Predmet.OstaliListNazivFormatedOIB_1">
      <item>Krešimir Jukić, OIB 20545589737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JUKIĆ d.o.o.</izvorni_sadrzaj>
    <derivirana_varijabla naziv="DomainObject.Predmet.ProtustrankaIDrugi_1">BRAĆA JUKIĆ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JUKIĆ d.o.o., OIB 65241385370, Lukoranska 44, 10000 Zagreb</izvorni_sadrzaj>
    <derivirana_varijabla naziv="DomainObject.Predmet.ProtustrankaIDrugiAdressOIB_1">BRAĆA JUKIĆ d.o.o., OIB 65241385370, Lukoranska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JUKIĆ d.o.o.</item>
      <item>Krešimir Jukić</item>
    </izvorni_sadrzaj>
    <derivirana_varijabla naziv="DomainObject.Predmet.SudioniciListNaziv_1">
      <item>FINA Regionalni centar Zagreb</item>
      <item>BRAĆA JUKIĆ d.o.o.</item>
      <item>Krešimir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JUKIĆ d.o.o., OIB 65241385370, Lukoranska 44,10000 Zagreb</item>
      <item>Krešimir Jukić, OIB 20545589737, Lukoranska 44,10000 Zagreb</item>
    </izvorni_sadrzaj>
    <derivirana_varijabla naziv="DomainObject.Predmet.SudioniciListAdressOIB_1">
      <item>FINA Regionalni centar Zagreb, OIB 85821130368, Trg svibanjskih žrtava 1995. 1,10000 Zagreb</item>
      <item>BRAĆA JUKIĆ d.o.o., OIB 65241385370, Lukoranska 44,10000 Zagreb</item>
      <item>Krešimir Jukić, OIB 20545589737, Lukoranska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65241385370</item>
      <item>, OIB 20545589737</item>
    </izvorni_sadrzaj>
    <derivirana_varijabla naziv="DomainObject.Predmet.SudioniciListNazivOIB_1">
      <item>, OIB 85821130368</item>
      <item>, OIB 65241385370</item>
      <item>, OIB 20545589737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292F0-C523-41DC-AA42-1E7EC9F78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889</properties:Words>
  <properties:Characters>4616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2017-10-10T12:47:00Z</dcterms:created>
  <dc:creator>Korisnik</dc:creator>
  <cp:lastModifiedBy>Draženka Prpić</cp:lastModifiedBy>
  <cp:lastPrinted>2017-10-10T12:47:00Z</cp:lastPrinted>
  <dcterms:modified xmlns:xsi="http://www.w3.org/2001/XMLSchema-instance" xsi:type="dcterms:W3CDTF">2017-10-10T12:47:00Z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