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F050E" w:rsidR="005F050E" w:rsidP="005F050E" w:rsidRDefault="005F050E" w14:paraId="02eb5bc" w14:textId="02eb5bc">
      <w:pPr>
        <w:jc w:val="center"/>
        <w15:collapsed w:val="false"/>
        <w:rPr>
          <w:rFonts w:ascii="Times New Roman" w:hAnsi="Times New Roman" w:eastAsia="Times New Roman" w:cs="Times New Roman"/>
          <w:bCs/>
          <w:sz w:val="20"/>
          <w:szCs w:val="20"/>
          <w:lang w:eastAsia="hr-HR"/>
        </w:rPr>
      </w:pPr>
      <w:bookmarkStart w:name="_GoBack" w:id="0"/>
      <w:bookmarkEnd w:id="0"/>
    </w:p>
    <w:p w:rsidRPr="005F050E" w:rsidR="005F050E" w:rsidP="005F050E" w:rsidRDefault="005F050E">
      <w:pPr>
        <w:jc w:val="center"/>
        <w:rPr>
          <w:rFonts w:ascii="Times New Roman" w:hAnsi="Times New Roman" w:eastAsia="Times New Roman" w:cs="Times New Roman"/>
          <w:bCs/>
          <w:sz w:val="20"/>
          <w:szCs w:val="20"/>
          <w:lang w:eastAsia="hr-HR"/>
        </w:rPr>
      </w:pPr>
    </w:p>
    <w:p w:rsidRPr="005F050E" w:rsidR="005F050E" w:rsidP="005F050E" w:rsidRDefault="005F050E">
      <w:pPr>
        <w:spacing w:after="200" w:line="276" w:lineRule="auto"/>
        <w:jc w:val="right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  <w:r w:rsidRPr="005F050E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>Posl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>ovni</w:t>
      </w:r>
      <w:r w:rsidRPr="005F050E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 xml:space="preserve"> broj 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>5</w:t>
      </w:r>
      <w:r w:rsidRPr="005F050E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 xml:space="preserve"> St-</w:t>
      </w:r>
      <w:r w:rsidR="005440DB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>497/2019-6</w:t>
      </w:r>
      <w:r w:rsidR="008B1FB3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 xml:space="preserve">     </w:t>
      </w:r>
      <w:r w:rsidR="00E602E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 xml:space="preserve">   </w:t>
      </w:r>
    </w:p>
    <w:p w:rsidR="008B1158" w:rsidP="00910611" w:rsidRDefault="008B1158">
      <w:pPr>
        <w:ind w:firstLine="708"/>
      </w:pPr>
      <w:r>
        <w:t xml:space="preserve">     </w:t>
      </w:r>
      <w:r>
        <w:rPr>
          <w:noProof/>
        </w:rPr>
        <w:drawing>
          <wp:inline distT="0" distB="0" distL="0" distR="0">
            <wp:extent cx="522605" cy="64770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3E77C2" w:rsidR="008B1158" w:rsidP="003E77C2" w:rsidRDefault="008B115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E77C2">
        <w:rPr>
          <w:rFonts w:ascii="Times New Roman" w:hAnsi="Times New Roman" w:cs="Times New Roman"/>
          <w:sz w:val="24"/>
          <w:szCs w:val="24"/>
        </w:rPr>
        <w:t>REPUBLIKA HRVATSKA</w:t>
      </w:r>
    </w:p>
    <w:p w:rsidR="008B1158" w:rsidP="003E77C2" w:rsidRDefault="008B1158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3E77C2">
        <w:rPr>
          <w:rFonts w:ascii="Times New Roman" w:hAnsi="Times New Roman" w:cs="Times New Roman"/>
          <w:sz w:val="24"/>
          <w:szCs w:val="24"/>
        </w:rPr>
        <w:t>TRGOVAČKI SUD U RIJE</w:t>
      </w:r>
      <w:r>
        <w:rPr>
          <w:rFonts w:ascii="Times New Roman" w:hAnsi="Times New Roman" w:cs="Times New Roman"/>
          <w:sz w:val="24"/>
          <w:szCs w:val="24"/>
        </w:rPr>
        <w:t>CI</w:t>
      </w:r>
    </w:p>
    <w:p w:rsidRPr="003E77C2" w:rsidR="008B1158" w:rsidP="003E77C2" w:rsidRDefault="008B115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3E77C2">
        <w:rPr>
          <w:rFonts w:ascii="Times New Roman" w:hAnsi="Times New Roman" w:cs="Times New Roman"/>
          <w:sz w:val="24"/>
          <w:szCs w:val="24"/>
        </w:rPr>
        <w:t>Rijeka, Zadarska 1 i 3</w:t>
      </w:r>
    </w:p>
    <w:p w:rsidRPr="005F050E" w:rsidR="005F050E" w:rsidP="000A3272" w:rsidRDefault="005F050E">
      <w:pPr>
        <w:tabs>
          <w:tab w:val="left" w:pos="6465"/>
        </w:tabs>
        <w:spacing w:after="200" w:line="276" w:lineRule="auto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</w:p>
    <w:p w:rsidRPr="005F050E" w:rsidR="005F050E" w:rsidP="005F050E" w:rsidRDefault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5F050E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Trgovački sud u Rijeci, u stečajnom predmetu povodom zahtjeva </w:t>
      </w:r>
      <w:r w:rsidRPr="005F050E">
        <w:rPr>
          <w:rFonts w:ascii="Times New Roman" w:hAnsi="Times New Roman" w:eastAsia="Times New Roman" w:cs="Times New Roman"/>
          <w:sz w:val="24"/>
          <w:szCs w:val="24"/>
          <w:lang w:val="en-GB" w:eastAsia="hr-HR"/>
        </w:rPr>
        <w:t>Financijske agencije, Zagreb, Ulica grada Vukovara 70, OIB: 85821130368, Regionalni centar Rijeka, Podružnica Rijeka, F. Kurelca 8, Rijeka</w:t>
      </w:r>
      <w:r w:rsidRPr="005F050E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ascii="Times New Roman" w:hAnsi="Times New Roman" w:eastAsia="Times New Roman" w:cs="Times New Roman"/>
          <w:sz w:val="24"/>
          <w:szCs w:val="24"/>
          <w:lang w:eastAsia="hr-HR"/>
        </w:rPr>
        <w:t>„</w:t>
      </w:r>
      <w:r w:rsidRPr="005F050E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dana </w:t>
      </w:r>
      <w:r w:rsidR="005440DB">
        <w:rPr>
          <w:rFonts w:ascii="Times New Roman" w:hAnsi="Times New Roman" w:eastAsia="Times New Roman" w:cs="Times New Roman"/>
          <w:sz w:val="24"/>
          <w:szCs w:val="24"/>
          <w:lang w:eastAsia="hr-HR"/>
        </w:rPr>
        <w:t>7. studenoga 201</w:t>
      </w:r>
      <w:r w:rsidR="006056F8">
        <w:rPr>
          <w:rFonts w:ascii="Times New Roman" w:hAnsi="Times New Roman" w:eastAsia="Times New Roman" w:cs="Times New Roman"/>
          <w:sz w:val="24"/>
          <w:szCs w:val="24"/>
          <w:lang w:eastAsia="hr-HR"/>
        </w:rPr>
        <w:t>9</w:t>
      </w:r>
      <w:r w:rsidR="004F0E72">
        <w:rPr>
          <w:rFonts w:ascii="Times New Roman" w:hAnsi="Times New Roman" w:eastAsia="Times New Roman" w:cs="Times New Roman"/>
          <w:sz w:val="24"/>
          <w:szCs w:val="24"/>
          <w:lang w:eastAsia="hr-HR"/>
        </w:rPr>
        <w:t>.</w:t>
      </w:r>
      <w:r w:rsidR="00790999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godine</w:t>
      </w:r>
      <w:r w:rsidRPr="005F050E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objavljuje   </w:t>
      </w:r>
    </w:p>
    <w:p w:rsidRPr="005F050E" w:rsidR="005F050E" w:rsidP="005F050E" w:rsidRDefault="005F050E">
      <w:pPr>
        <w:spacing w:after="200" w:line="276" w:lineRule="auto"/>
        <w:jc w:val="center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  <w:r w:rsidRPr="005F050E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>O G L A S</w:t>
      </w:r>
    </w:p>
    <w:p w:rsidRPr="005F050E" w:rsidR="005F050E" w:rsidP="00F5146B" w:rsidRDefault="00F5146B">
      <w:pPr>
        <w:spacing w:line="276" w:lineRule="auto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>I.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</w:r>
      <w:r w:rsidRPr="005F050E" w:rsidR="005F050E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 xml:space="preserve">Dužnik </w:t>
      </w:r>
      <w:r w:rsidR="004F02BB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>V DESIGN j.d.o.o. Viškovo, Vrtače 25 B, OIB: 04556024583</w:t>
      </w:r>
      <w:r w:rsidR="004F6387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>,</w:t>
      </w:r>
      <w:r w:rsidR="004F2374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 xml:space="preserve"> i</w:t>
      </w:r>
      <w:r w:rsidRPr="005F050E" w:rsidR="005F050E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 xml:space="preserve">ma ukupan dug evidentiran na temelju neizvršenih osnova za plaćanje  u iznosu od </w:t>
      </w:r>
      <w:r w:rsidR="004F02BB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>68</w:t>
      </w:r>
      <w:r w:rsidR="004F6387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>.</w:t>
      </w:r>
      <w:r w:rsidR="004F02BB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>479,03</w:t>
      </w:r>
      <w:r w:rsidR="00612159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 xml:space="preserve"> </w:t>
      </w:r>
      <w:r w:rsidR="00040D3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>k</w:t>
      </w:r>
      <w:r w:rsidR="00736DB2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>n</w:t>
      </w:r>
      <w:r w:rsidR="00694A77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>.</w:t>
      </w:r>
    </w:p>
    <w:p w:rsidRPr="005F050E" w:rsidR="005F050E" w:rsidP="00F5146B" w:rsidRDefault="00F5146B">
      <w:pPr>
        <w:spacing w:before="100" w:beforeAutospacing="true" w:after="100" w:afterAutospacing="true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>II.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</w:r>
      <w:r w:rsidRPr="005F050E" w:rsidR="005F050E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posl. br. </w:t>
      </w:r>
      <w:r w:rsidR="007717B7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>5</w:t>
      </w:r>
      <w:r w:rsidRPr="005F050E" w:rsidR="005F050E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 xml:space="preserve"> St-</w:t>
      </w:r>
      <w:r w:rsidR="004F6387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>4</w:t>
      </w:r>
      <w:r w:rsidR="004F02BB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>97</w:t>
      </w:r>
      <w:r w:rsidR="004F5FFE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>/</w:t>
      </w:r>
      <w:r w:rsidR="008B1FB3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>20</w:t>
      </w:r>
      <w:r w:rsidR="00AE53E8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>1</w:t>
      </w:r>
      <w:r w:rsidR="00623A58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>9</w:t>
      </w:r>
      <w:r w:rsidR="00F52FD8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 xml:space="preserve">, </w:t>
      </w:r>
      <w:r w:rsidRPr="005F050E" w:rsidR="005F050E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>javnobilježnički ovjerovljen popis imovine i obveza na propisanom obrascu.</w:t>
      </w:r>
    </w:p>
    <w:p w:rsidRPr="005F050E" w:rsidR="005F050E" w:rsidP="00F5146B" w:rsidRDefault="00F5146B">
      <w:pPr>
        <w:spacing w:before="100" w:beforeAutospacing="true" w:after="100" w:afterAutospacing="true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>III.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</w:r>
      <w:r w:rsidRPr="005F050E" w:rsidR="005F050E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Pr="005F050E" w:rsidR="005F050E" w:rsidP="00F5146B" w:rsidRDefault="00F5146B">
      <w:pPr>
        <w:spacing w:after="200" w:line="276" w:lineRule="auto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>IV.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</w:r>
      <w:r w:rsidRPr="005F050E" w:rsidR="005F050E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Pr="005F050E" w:rsidR="00F5146B" w:rsidP="00F5146B" w:rsidRDefault="00F5146B">
      <w:pPr>
        <w:spacing w:after="200" w:line="276" w:lineRule="auto"/>
        <w:jc w:val="center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 xml:space="preserve">U Rijeci, </w:t>
      </w:r>
      <w:r w:rsidR="004F02BB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 xml:space="preserve">7. studenoga </w:t>
      </w:r>
      <w:r w:rsidR="008B0A9F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>2</w:t>
      </w:r>
      <w:r w:rsidR="00441974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>019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>. godine</w:t>
      </w:r>
    </w:p>
    <w:p w:rsidRPr="008E6001" w:rsidR="00F5146B" w:rsidP="00F5146B" w:rsidRDefault="00F5146B">
      <w:pPr>
        <w:pStyle w:val="Bezproreda"/>
        <w:rPr>
          <w:rFonts w:ascii="Times New Roman" w:hAnsi="Times New Roman" w:cs="Times New Roman"/>
          <w:sz w:val="24"/>
          <w:szCs w:val="24"/>
          <w:lang w:eastAsia="hr-HR"/>
        </w:rPr>
      </w:pP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  <w:t>Sudac</w:t>
      </w:r>
    </w:p>
    <w:p w:rsidRPr="008E6001" w:rsidR="00F5146B" w:rsidP="00F5146B" w:rsidRDefault="00F5146B">
      <w:pPr>
        <w:pStyle w:val="Bezproreda"/>
        <w:rPr>
          <w:rFonts w:ascii="Times New Roman" w:hAnsi="Times New Roman" w:cs="Times New Roman"/>
          <w:sz w:val="24"/>
          <w:szCs w:val="24"/>
          <w:lang w:eastAsia="hr-HR"/>
        </w:rPr>
      </w:pP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8E6001">
        <w:rPr>
          <w:rFonts w:ascii="Times New Roman" w:hAnsi="Times New Roman" w:cs="Times New Roman"/>
          <w:sz w:val="24"/>
          <w:szCs w:val="24"/>
          <w:lang w:eastAsia="hr-HR"/>
        </w:rPr>
        <w:tab/>
        <w:t>Jasenka Pavišić Čačić</w:t>
      </w:r>
    </w:p>
    <w:p w:rsidR="00F5146B" w:rsidP="00F5146B" w:rsidRDefault="00F5146B"/>
    <w:p w:rsidRPr="005F050E" w:rsidR="005F050E" w:rsidP="005F050E" w:rsidRDefault="005F050E">
      <w:pPr>
        <w:spacing w:after="200" w:line="276" w:lineRule="auto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</w:p>
    <w:p w:rsidRPr="005F050E" w:rsidR="005F050E" w:rsidP="005F050E" w:rsidRDefault="005F050E">
      <w:pPr>
        <w:spacing w:after="200" w:line="276" w:lineRule="auto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</w:p>
    <w:p w:rsidR="005F507E" w:rsidRDefault="005F507E"/>
    <w:sectPr w:rsidR="005F507E" w:rsidSect="000A5861"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F050E" w:rsidP="005F050E" w:rsidRDefault="005F050E">
      <w:r>
        <w:separator/>
      </w:r>
    </w:p>
  </w:endnote>
  <w:endnote w:type="continuationSeparator" w:id="0">
    <w:p w:rsidR="005F050E" w:rsidP="005F050E" w:rsidRDefault="005F050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F050E" w:rsidP="005F050E" w:rsidRDefault="005F050E">
      <w:r>
        <w:separator/>
      </w:r>
    </w:p>
  </w:footnote>
  <w:footnote w:type="continuationSeparator" w:id="0">
    <w:p w:rsidR="005F050E" w:rsidP="005F050E" w:rsidRDefault="005F050E">
      <w:r>
        <w:continuationSeparator/>
      </w:r>
    </w:p>
  </w:footnote>
</w:footnotes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50E"/>
    <w:rsid w:val="0001410A"/>
    <w:rsid w:val="0002032F"/>
    <w:rsid w:val="000232E9"/>
    <w:rsid w:val="00040D3C"/>
    <w:rsid w:val="00057956"/>
    <w:rsid w:val="000769EF"/>
    <w:rsid w:val="00086BEB"/>
    <w:rsid w:val="000A3272"/>
    <w:rsid w:val="000A5861"/>
    <w:rsid w:val="000B722E"/>
    <w:rsid w:val="000C0290"/>
    <w:rsid w:val="000D7B8F"/>
    <w:rsid w:val="001131BD"/>
    <w:rsid w:val="0011555A"/>
    <w:rsid w:val="00127314"/>
    <w:rsid w:val="00127DD9"/>
    <w:rsid w:val="00133D09"/>
    <w:rsid w:val="00140657"/>
    <w:rsid w:val="00153229"/>
    <w:rsid w:val="001537BB"/>
    <w:rsid w:val="00162C2A"/>
    <w:rsid w:val="001758F4"/>
    <w:rsid w:val="001760A2"/>
    <w:rsid w:val="00191A75"/>
    <w:rsid w:val="00192370"/>
    <w:rsid w:val="0019513E"/>
    <w:rsid w:val="001B07EF"/>
    <w:rsid w:val="001C6618"/>
    <w:rsid w:val="001E6A8B"/>
    <w:rsid w:val="001F0EDF"/>
    <w:rsid w:val="00244984"/>
    <w:rsid w:val="00244B3C"/>
    <w:rsid w:val="002477B9"/>
    <w:rsid w:val="00270B5A"/>
    <w:rsid w:val="00274418"/>
    <w:rsid w:val="002765AF"/>
    <w:rsid w:val="00277BE1"/>
    <w:rsid w:val="002C0A2F"/>
    <w:rsid w:val="002C3753"/>
    <w:rsid w:val="002D47C1"/>
    <w:rsid w:val="002E6649"/>
    <w:rsid w:val="0030354F"/>
    <w:rsid w:val="00306FB6"/>
    <w:rsid w:val="0031193B"/>
    <w:rsid w:val="0031453A"/>
    <w:rsid w:val="00316B14"/>
    <w:rsid w:val="00324615"/>
    <w:rsid w:val="00327DC2"/>
    <w:rsid w:val="00353442"/>
    <w:rsid w:val="00387477"/>
    <w:rsid w:val="00395C7E"/>
    <w:rsid w:val="00396C57"/>
    <w:rsid w:val="003C4960"/>
    <w:rsid w:val="003C55B1"/>
    <w:rsid w:val="003C7EF0"/>
    <w:rsid w:val="003F7F18"/>
    <w:rsid w:val="004048B6"/>
    <w:rsid w:val="00411494"/>
    <w:rsid w:val="004116F9"/>
    <w:rsid w:val="00411E97"/>
    <w:rsid w:val="0042161B"/>
    <w:rsid w:val="004222C0"/>
    <w:rsid w:val="004355D3"/>
    <w:rsid w:val="00441974"/>
    <w:rsid w:val="00447593"/>
    <w:rsid w:val="004524DB"/>
    <w:rsid w:val="00452528"/>
    <w:rsid w:val="004540CC"/>
    <w:rsid w:val="0045499D"/>
    <w:rsid w:val="0046346E"/>
    <w:rsid w:val="0047643C"/>
    <w:rsid w:val="00481D62"/>
    <w:rsid w:val="00484B83"/>
    <w:rsid w:val="0049033A"/>
    <w:rsid w:val="00491B16"/>
    <w:rsid w:val="004B03FC"/>
    <w:rsid w:val="004B6FA2"/>
    <w:rsid w:val="004C1EA8"/>
    <w:rsid w:val="004C2307"/>
    <w:rsid w:val="004C7A40"/>
    <w:rsid w:val="004D16F7"/>
    <w:rsid w:val="004E4CB0"/>
    <w:rsid w:val="004F02BB"/>
    <w:rsid w:val="004F0E72"/>
    <w:rsid w:val="004F2374"/>
    <w:rsid w:val="004F5FFE"/>
    <w:rsid w:val="004F6387"/>
    <w:rsid w:val="0050417C"/>
    <w:rsid w:val="00513DF2"/>
    <w:rsid w:val="005230BB"/>
    <w:rsid w:val="005241EB"/>
    <w:rsid w:val="00531B1F"/>
    <w:rsid w:val="00535EC3"/>
    <w:rsid w:val="00543854"/>
    <w:rsid w:val="005440DB"/>
    <w:rsid w:val="00545774"/>
    <w:rsid w:val="005553A8"/>
    <w:rsid w:val="005671E2"/>
    <w:rsid w:val="005747AB"/>
    <w:rsid w:val="005A5F27"/>
    <w:rsid w:val="005A7649"/>
    <w:rsid w:val="005B53BD"/>
    <w:rsid w:val="005F050E"/>
    <w:rsid w:val="005F507E"/>
    <w:rsid w:val="00602377"/>
    <w:rsid w:val="006056F8"/>
    <w:rsid w:val="0060619E"/>
    <w:rsid w:val="00612159"/>
    <w:rsid w:val="00623A58"/>
    <w:rsid w:val="00625651"/>
    <w:rsid w:val="006460C9"/>
    <w:rsid w:val="00653BC5"/>
    <w:rsid w:val="006545C3"/>
    <w:rsid w:val="006643DD"/>
    <w:rsid w:val="00676E81"/>
    <w:rsid w:val="00680BF6"/>
    <w:rsid w:val="00694A77"/>
    <w:rsid w:val="006A30B5"/>
    <w:rsid w:val="006A4256"/>
    <w:rsid w:val="006B690A"/>
    <w:rsid w:val="006C1198"/>
    <w:rsid w:val="006C15B1"/>
    <w:rsid w:val="006F3C4B"/>
    <w:rsid w:val="006F3C5D"/>
    <w:rsid w:val="00704B22"/>
    <w:rsid w:val="0071105A"/>
    <w:rsid w:val="007131FA"/>
    <w:rsid w:val="00736DB2"/>
    <w:rsid w:val="007402E6"/>
    <w:rsid w:val="007634B3"/>
    <w:rsid w:val="007717B7"/>
    <w:rsid w:val="00790999"/>
    <w:rsid w:val="00790D17"/>
    <w:rsid w:val="00792E1C"/>
    <w:rsid w:val="00793432"/>
    <w:rsid w:val="007B09DA"/>
    <w:rsid w:val="007B39CD"/>
    <w:rsid w:val="007E2929"/>
    <w:rsid w:val="007F160F"/>
    <w:rsid w:val="008207E6"/>
    <w:rsid w:val="00825A35"/>
    <w:rsid w:val="008320EF"/>
    <w:rsid w:val="00834E54"/>
    <w:rsid w:val="00847A5E"/>
    <w:rsid w:val="00855C62"/>
    <w:rsid w:val="00877312"/>
    <w:rsid w:val="00882C01"/>
    <w:rsid w:val="00884E1C"/>
    <w:rsid w:val="008A292D"/>
    <w:rsid w:val="008A5E38"/>
    <w:rsid w:val="008A6003"/>
    <w:rsid w:val="008B001E"/>
    <w:rsid w:val="008B0A9F"/>
    <w:rsid w:val="008B1158"/>
    <w:rsid w:val="008B1FB3"/>
    <w:rsid w:val="008C0462"/>
    <w:rsid w:val="008E1D5E"/>
    <w:rsid w:val="009015DA"/>
    <w:rsid w:val="0093079E"/>
    <w:rsid w:val="00967760"/>
    <w:rsid w:val="0097601A"/>
    <w:rsid w:val="00982A87"/>
    <w:rsid w:val="00990147"/>
    <w:rsid w:val="009947FE"/>
    <w:rsid w:val="00996695"/>
    <w:rsid w:val="009C4D2F"/>
    <w:rsid w:val="009E451E"/>
    <w:rsid w:val="009E759B"/>
    <w:rsid w:val="009F2BCC"/>
    <w:rsid w:val="00A14566"/>
    <w:rsid w:val="00A22A4B"/>
    <w:rsid w:val="00A3238C"/>
    <w:rsid w:val="00A459C7"/>
    <w:rsid w:val="00A56533"/>
    <w:rsid w:val="00A56865"/>
    <w:rsid w:val="00A6191F"/>
    <w:rsid w:val="00A711B1"/>
    <w:rsid w:val="00A9196D"/>
    <w:rsid w:val="00AA1E54"/>
    <w:rsid w:val="00AA57AE"/>
    <w:rsid w:val="00AB1744"/>
    <w:rsid w:val="00AC0D69"/>
    <w:rsid w:val="00AC7CF0"/>
    <w:rsid w:val="00AD4328"/>
    <w:rsid w:val="00AE53E8"/>
    <w:rsid w:val="00AF5035"/>
    <w:rsid w:val="00AF7DD2"/>
    <w:rsid w:val="00B21B52"/>
    <w:rsid w:val="00B35A55"/>
    <w:rsid w:val="00B36C93"/>
    <w:rsid w:val="00B4683A"/>
    <w:rsid w:val="00B47F0E"/>
    <w:rsid w:val="00B6230E"/>
    <w:rsid w:val="00B80B9E"/>
    <w:rsid w:val="00B85811"/>
    <w:rsid w:val="00B85A20"/>
    <w:rsid w:val="00B942DF"/>
    <w:rsid w:val="00BA7D2D"/>
    <w:rsid w:val="00BB47F3"/>
    <w:rsid w:val="00BB7D45"/>
    <w:rsid w:val="00BC09CE"/>
    <w:rsid w:val="00BC615B"/>
    <w:rsid w:val="00BC6193"/>
    <w:rsid w:val="00C26332"/>
    <w:rsid w:val="00C35398"/>
    <w:rsid w:val="00C55AF8"/>
    <w:rsid w:val="00C6114F"/>
    <w:rsid w:val="00C6391E"/>
    <w:rsid w:val="00C70045"/>
    <w:rsid w:val="00C8542C"/>
    <w:rsid w:val="00CB74F0"/>
    <w:rsid w:val="00CC1BF9"/>
    <w:rsid w:val="00CC529E"/>
    <w:rsid w:val="00CD130A"/>
    <w:rsid w:val="00CD2D7A"/>
    <w:rsid w:val="00D026CD"/>
    <w:rsid w:val="00D04FDC"/>
    <w:rsid w:val="00D12DEC"/>
    <w:rsid w:val="00D214B0"/>
    <w:rsid w:val="00D224DF"/>
    <w:rsid w:val="00D267B2"/>
    <w:rsid w:val="00D40D41"/>
    <w:rsid w:val="00D43088"/>
    <w:rsid w:val="00D65E54"/>
    <w:rsid w:val="00D854FB"/>
    <w:rsid w:val="00DB4FA1"/>
    <w:rsid w:val="00DD207E"/>
    <w:rsid w:val="00DD4A2A"/>
    <w:rsid w:val="00DD676D"/>
    <w:rsid w:val="00DE1F6A"/>
    <w:rsid w:val="00DE2B64"/>
    <w:rsid w:val="00DE4F36"/>
    <w:rsid w:val="00DE5B92"/>
    <w:rsid w:val="00DF6505"/>
    <w:rsid w:val="00E12780"/>
    <w:rsid w:val="00E23FFC"/>
    <w:rsid w:val="00E24C55"/>
    <w:rsid w:val="00E25F9B"/>
    <w:rsid w:val="00E27863"/>
    <w:rsid w:val="00E53482"/>
    <w:rsid w:val="00E602EC"/>
    <w:rsid w:val="00E677E6"/>
    <w:rsid w:val="00E71561"/>
    <w:rsid w:val="00E75F28"/>
    <w:rsid w:val="00E7740C"/>
    <w:rsid w:val="00E96175"/>
    <w:rsid w:val="00EA74E8"/>
    <w:rsid w:val="00F02323"/>
    <w:rsid w:val="00F22B5B"/>
    <w:rsid w:val="00F4569C"/>
    <w:rsid w:val="00F458F6"/>
    <w:rsid w:val="00F46E87"/>
    <w:rsid w:val="00F5146B"/>
    <w:rsid w:val="00F52FD8"/>
    <w:rsid w:val="00F55FED"/>
    <w:rsid w:val="00F637E7"/>
    <w:rsid w:val="00F73FCA"/>
    <w:rsid w:val="00F848E4"/>
    <w:rsid w:val="00F90410"/>
    <w:rsid w:val="00F906A1"/>
    <w:rsid w:val="00FC0D09"/>
    <w:rsid w:val="00FC24B2"/>
    <w:rsid w:val="00FC5A07"/>
    <w:rsid w:val="00FD53CF"/>
    <w:rsid w:val="00FE1335"/>
    <w:rsid w:val="00FE5453"/>
    <w:rsid w:val="00FF0521"/>
    <w:rsid w:val="00FF0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5F050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F050E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5F050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F050E"/>
  </w:style>
  <w:style w:type="paragraph" w:styleId="Podnoje">
    <w:name w:val="footer"/>
    <w:basedOn w:val="Normal"/>
    <w:link w:val="PodnojeChar"/>
    <w:uiPriority w:val="99"/>
    <w:unhideWhenUsed/>
    <w:rsid w:val="005F050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5F050E"/>
  </w:style>
  <w:style w:type="paragraph" w:styleId="Bezproreda">
    <w:name w:val="No Spacing"/>
    <w:uiPriority w:val="1"/>
    <w:qFormat/>
    <w:rsid w:val="00F5146B"/>
  </w:style>
  <w:style w:type="character" w:styleId="Tekstrezerviranogmjesta">
    <w:name w:val="Placeholder Text"/>
    <w:basedOn w:val="Zadanifontodlomka"/>
    <w:uiPriority w:val="99"/>
    <w:semiHidden/>
    <w:rsid w:val="008B115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B1158"/>
    <w:rPr>
      <w:rFonts w:ascii="Times New Roman" w:hAnsi="Times New Roman" w:eastAsia="Times New Roman" w:cs="Times New Roman"/>
      <w:bCs/>
      <w:sz w:val="24"/>
      <w:szCs w:val="20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8B1158"/>
    <w:rPr>
      <w:rFonts w:ascii="Times New Roman" w:hAnsi="Times New Roman" w:eastAsia="Times New Roman" w:cs="Times New Roman"/>
      <w:bCs/>
      <w:sz w:val="20"/>
      <w:szCs w:val="20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8B1158"/>
    <w:rPr>
      <w:rFonts w:ascii="Times New Roman" w:hAnsi="Times New Roman" w:eastAsia="Times New Roman" w:cs="Times New Roman"/>
      <w:bCs w:val="false"/>
      <w:sz w:val="20"/>
      <w:szCs w:val="20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8B1158"/>
    <w:rPr>
      <w:rFonts w:ascii="Times New Roman" w:hAnsi="Times New Roman" w:eastAsia="Times New Roman" w:cs="Times New Roman"/>
      <w:bCs w:val="false"/>
      <w:sz w:val="20"/>
      <w:szCs w:val="20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8B11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15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B1158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B1158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B1158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7. studenog 2019.</izvorni_sadrzaj>
    <derivirana_varijabla naziv="DomainObject.DatumDonosenjaOdluke_1">7.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listopada 2019.</izvorni_sadrzaj>
    <derivirana_varijabla naziv="DomainObject.Predmet.DatumIzradeOptuznogAkta_1">29. listopada 2019.</derivirana_varijabla>
  </DomainObject.Predmet.DatumIzradeOptuznogAkta>
  <DomainObject.Predmet.DatumIzradeOptuznogAktaFormated>
    <izvorni_sadrzaj>29.10.2019.</izvorni_sadrzaj>
    <derivirana_varijabla naziv="DomainObject.Predmet.DatumIzradeOptuznogAktaFormated_1">29.10.2019.</derivirana_varijabla>
  </DomainObject.Predmet.DatumIzradeOptuznogAktaFormated>
  <DomainObject.Predmet.DatumOsnivanja>
    <izvorni_sadrzaj>29. listopada 2019.</izvorni_sadrzaj>
    <derivirana_varijabla naziv="DomainObject.Predmet.DatumOsnivanja_1">29.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listopada 2019.</izvorni_sadrzaj>
    <derivirana_varijabla naziv="DomainObject.Predmet.DatumPrimitkaOptuznogAkta_1">29.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St-497/2019</izvorni_sadrzaj>
    <derivirana_varijabla naziv="DomainObject.Predmet.OznakaBroj_1">St-497/2019</derivirana_varijabla>
  </DomainObject.Predmet.OznakaBroj>
  <DomainObject.Predmet.OznakaBrojOptuznogAkta>
    <izvorni_sadrzaj>04-06-19-4691</izvorni_sadrzaj>
    <derivirana_varijabla naziv="DomainObject.Predmet.OznakaBrojOptuznogAkta_1">04-06-19-4691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 DESIGN j.d.o.o.</izvorni_sadrzaj>
    <derivirana_varijabla naziv="DomainObject.Predmet.ProtustrankaFormated_1">  V DESIGN j.d.o.o.</derivirana_varijabla>
  </DomainObject.Predmet.ProtustrankaFormated>
  <DomainObject.Predmet.ProtustrankaFormatedOIB>
    <izvorni_sadrzaj>  V DESIGN j.d.o.o., OIB 04556024583</izvorni_sadrzaj>
    <derivirana_varijabla naziv="DomainObject.Predmet.ProtustrankaFormatedOIB_1">  V DESIGN j.d.o.o., OIB 04556024583</derivirana_varijabla>
  </DomainObject.Predmet.ProtustrankaFormatedOIB>
  <DomainObject.Predmet.ProtustrankaFormatedWithAdress>
    <izvorni_sadrzaj> V DESIGN j.d.o.o., Vrtače 25b, 51216 Viškovo</izvorni_sadrzaj>
    <derivirana_varijabla naziv="DomainObject.Predmet.ProtustrankaFormatedWithAdress_1"> V DESIGN j.d.o.o., Vrtače 25b, 51216 Viškovo</derivirana_varijabla>
  </DomainObject.Predmet.ProtustrankaFormatedWithAdress>
  <DomainObject.Predmet.ProtustrankaFormatedWithAdressOIB>
    <izvorni_sadrzaj> V DESIGN j.d.o.o., OIB 04556024583, Vrtače 25b, 51216 Viškovo</izvorni_sadrzaj>
    <derivirana_varijabla naziv="DomainObject.Predmet.ProtustrankaFormatedWithAdressOIB_1"> V DESIGN j.d.o.o., OIB 04556024583, Vrtače 25b, 51216 Viškovo</derivirana_varijabla>
  </DomainObject.Predmet.ProtustrankaFormatedWithAdressOIB>
  <DomainObject.Predmet.ProtustrankaWithAdress>
    <izvorni_sadrzaj>V DESIGN j.d.o.o. Vrtače 25b, 51216 Viškovo</izvorni_sadrzaj>
    <derivirana_varijabla naziv="DomainObject.Predmet.ProtustrankaWithAdress_1">V DESIGN j.d.o.o. Vrtače 25b, 51216 Viškovo</derivirana_varijabla>
  </DomainObject.Predmet.ProtustrankaWithAdress>
  <DomainObject.Predmet.ProtustrankaWithAdressOIB>
    <izvorni_sadrzaj>V DESIGN j.d.o.o., OIB 04556024583, Vrtače 25b, 51216 Viškovo</izvorni_sadrzaj>
    <derivirana_varijabla naziv="DomainObject.Predmet.ProtustrankaWithAdressOIB_1">V DESIGN j.d.o.o., OIB 04556024583, Vrtače 25b, 51216 Viškovo</derivirana_varijabla>
  </DomainObject.Predmet.ProtustrankaWithAdressOIB>
  <DomainObject.Predmet.ProtustrankaNazivFormated>
    <izvorni_sadrzaj>V DESIGN j.d.o.o.</izvorni_sadrzaj>
    <derivirana_varijabla naziv="DomainObject.Predmet.ProtustrankaNazivFormated_1">V DESIGN j.d.o.o.</derivirana_varijabla>
  </DomainObject.Predmet.ProtustrankaNazivFormated>
  <DomainObject.Predmet.ProtustrankaNazivFormatedOIB>
    <izvorni_sadrzaj>V DESIGN j.d.o.o., OIB 04556024583</izvorni_sadrzaj>
    <derivirana_varijabla naziv="DomainObject.Predmet.ProtustrankaNazivFormatedOIB_1">V DESIGN j.d.o.o., OIB 04556024583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 DESIGN j.d.o.o.</item>
    </izvorni_sadrzaj>
    <derivirana_varijabla naziv="DomainObject.Predmet.ProtuStrankaListFormated_1">
      <item>V DESIGN j.d.o.o.</item>
    </derivirana_varijabla>
  </DomainObject.Predmet.ProtuStrankaListFormated>
  <DomainObject.Predmet.ProtuStrankaListFormatedOIB>
    <izvorni_sadrzaj>
      <item>V DESIGN j.d.o.o., OIB 04556024583</item>
    </izvorni_sadrzaj>
    <derivirana_varijabla naziv="DomainObject.Predmet.ProtuStrankaListFormatedOIB_1">
      <item>V DESIGN j.d.o.o., OIB 04556024583</item>
    </derivirana_varijabla>
  </DomainObject.Predmet.ProtuStrankaListFormatedOIB>
  <DomainObject.Predmet.ProtuStrankaListFormatedWithAdress>
    <izvorni_sadrzaj>
      <item>V DESIGN j.d.o.o., Vrtače 25b, 51216 Viškovo</item>
    </izvorni_sadrzaj>
    <derivirana_varijabla naziv="DomainObject.Predmet.ProtuStrankaListFormatedWithAdress_1">
      <item>V DESIGN j.d.o.o., Vrtače 25b, 51216 Viškovo</item>
    </derivirana_varijabla>
  </DomainObject.Predmet.ProtuStrankaListFormatedWithAdress>
  <DomainObject.Predmet.ProtuStrankaListFormatedWithAdressOIB>
    <izvorni_sadrzaj>
      <item>V DESIGN j.d.o.o., OIB 04556024583, Vrtače 25b, 51216 Viškovo</item>
    </izvorni_sadrzaj>
    <derivirana_varijabla naziv="DomainObject.Predmet.ProtuStrankaListFormatedWithAdressOIB_1">
      <item>V DESIGN j.d.o.o., OIB 04556024583, Vrtače 25b, 51216 Viškovo</item>
    </derivirana_varijabla>
  </DomainObject.Predmet.ProtuStrankaListFormatedWithAdressOIB>
  <DomainObject.Predmet.ProtuStrankaListNazivFormated>
    <izvorni_sadrzaj>
      <item>V DESIGN j.d.o.o.</item>
    </izvorni_sadrzaj>
    <derivirana_varijabla naziv="DomainObject.Predmet.ProtuStrankaListNazivFormated_1">
      <item>V DESIGN j.d.o.o.</item>
    </derivirana_varijabla>
  </DomainObject.Predmet.ProtuStrankaListNazivFormated>
  <DomainObject.Predmet.ProtuStrankaListNazivFormatedOIB>
    <izvorni_sadrzaj>
      <item>V DESIGN j.d.o.o., OIB 04556024583</item>
    </izvorni_sadrzaj>
    <derivirana_varijabla naziv="DomainObject.Predmet.ProtuStrankaListNazivFormatedOIB_1">
      <item>V DESIGN j.d.o.o., OIB 04556024583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studenog 2019.</izvorni_sadrzaj>
    <derivirana_varijabla naziv="DomainObject.Datum_1">7.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 DESIGN j.d.o.o.</izvorni_sadrzaj>
    <derivirana_varijabla naziv="DomainObject.Predmet.ProtustrankaIDrugi_1">V DESIGN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 DESIGN j.d.o.o., OIB 04556024583, Vrtače 25b, 51216 Viškovo</izvorni_sadrzaj>
    <derivirana_varijabla naziv="DomainObject.Predmet.ProtustrankaIDrugiAdressOIB_1">V DESIGN j.d.o.o., OIB 04556024583, Vrtače 25b,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 DESIGN j.d.o.o.</item>
      <item>FINA  Rijeka</item>
    </izvorni_sadrzaj>
    <derivirana_varijabla naziv="DomainObject.Predmet.SudioniciListNaziv_1">
      <item>V DESIGN j.d.o.o.</item>
      <item>FINA  Rijeka</item>
    </derivirana_varijabla>
  </DomainObject.Predmet.SudioniciListNaziv>
  <DomainObject.Predmet.SudioniciListAdressOIB>
    <izvorni_sadrzaj>
      <item>V DESIGN j.d.o.o., OIB 04556024583, Vrtače 25b,51216 Viškovo</item>
      <item>FINA  Rijeka, OIB 85821130368, Frana Kurelca 8,51000 Rijeka</item>
    </izvorni_sadrzaj>
    <derivirana_varijabla naziv="DomainObject.Predmet.SudioniciListAdressOIB_1">
      <item>V DESIGN j.d.o.o., OIB 04556024583, Vrtače 25b,51216 Viškovo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04556024583</item>
      <item>, OIB 85821130368</item>
    </izvorni_sadrzaj>
    <derivirana_varijabla naziv="DomainObject.Predmet.SudioniciListNazivOIB_1">
      <item>, OIB 04556024583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listopada 2019.</izvorni_sadrzaj>
    <derivirana_varijabla naziv="DomainObject.Predmet.DatumPocetkaProcesa_1">29.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249</properties:Words>
  <properties:Characters>1350</properties:Characters>
  <properties:Lines>34</properties:Lines>
  <properties:Paragraphs>13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2019-11-07T08:28:00Z</dcterms:created>
  <dc:creator>Marlena Redžaj</dc:creator>
  <cp:lastModifiedBy>Marlena Redžaj</cp:lastModifiedBy>
  <cp:lastPrinted>2019-06-12T08:07:00Z</cp:lastPrinted>
  <dcterms:modified xmlns:xsi="http://www.w3.org/2001/XMLSchema-instance" xsi:type="dcterms:W3CDTF">2019-11-07T08:30:00Z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(497.19.docx)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