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a3af" w14:paraId="ae1a3af" w:rsidRDefault="005860D2" w:rsidP="005860D2" w:rsidR="005860D2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60D2" w:rsidP="005860D2" w:rsidR="005860D2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860D2" w:rsidP="005860D2" w:rsidR="005860D2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860D2" w:rsidP="005860D2" w:rsidR="005860D2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860D2" w:rsidP="005860D2" w:rsidR="005860D2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5860D2" w:rsidP="005860D2" w:rsidR="005860D2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5860D2" w:rsidP="005860D2" w:rsidR="005860D2" w:rsidRPr="00111278">
      <w:pPr>
        <w:jc w:val="center"/>
        <w:rPr>
          <w:rFonts w:cs="Times New Roman" w:eastAsia="Times New Roman"/>
          <w:szCs w:val="24"/>
        </w:rPr>
      </w:pPr>
    </w:p>
    <w:p w:rsidRDefault="005860D2" w:rsidP="005860D2" w:rsidR="005860D2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5860D2" w:rsidP="005860D2" w:rsidR="005860D2" w:rsidRPr="00111278">
      <w:pPr>
        <w:rPr>
          <w:rFonts w:cs="Times New Roman" w:eastAsia="Times New Roman"/>
          <w:szCs w:val="24"/>
        </w:rPr>
      </w:pPr>
    </w:p>
    <w:p w:rsidRDefault="005860D2" w:rsidP="005860D2" w:rsidR="005860D2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2283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 xml:space="preserve">2. veljače 2016.,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AUTO CENTAR MONTE d. o. o. „u likvidaciji“ Pula, Mutilska 60, OIB 51255788631, MBS 130012472,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5860D2" w:rsidP="005860D2" w:rsidR="005860D2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5860D2" w:rsidP="005860D2" w:rsidR="005860D2" w:rsidRPr="00111278">
      <w:pPr>
        <w:rPr>
          <w:rFonts w:cs="Times New Roman" w:eastAsia="Times New Roman"/>
          <w:szCs w:val="24"/>
        </w:rPr>
      </w:pPr>
    </w:p>
    <w:p w:rsidRDefault="005860D2" w:rsidP="005860D2" w:rsidR="005860D2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AUTO CENTAR MONTE d. o. o. „u likvidaciji“ Pula, Mutilska 60, OIB 51255788631, MBS 130012472.</w:t>
      </w:r>
    </w:p>
    <w:p w:rsidRDefault="005860D2" w:rsidP="005860D2" w:rsidR="005860D2" w:rsidRPr="00651511">
      <w:pPr>
        <w:ind w:firstLine="708"/>
        <w:rPr>
          <w:rFonts w:cs="Times New Roman" w:eastAsia="Times New Roman"/>
          <w:szCs w:val="24"/>
        </w:rPr>
      </w:pPr>
    </w:p>
    <w:p w:rsidRDefault="005860D2" w:rsidP="005860D2" w:rsidR="005860D2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5860D2" w:rsidP="005860D2" w:rsidR="005860D2" w:rsidRPr="00111278">
      <w:pPr>
        <w:ind w:firstLine="708"/>
        <w:rPr>
          <w:rFonts w:cs="Times New Roman" w:eastAsia="Times New Roman"/>
          <w:szCs w:val="24"/>
        </w:rPr>
      </w:pPr>
    </w:p>
    <w:p w:rsidRDefault="005860D2" w:rsidP="005860D2" w:rsidR="005860D2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AUTO CENTAR MONTE d. o. o. „u likvidaciji“ Pula. </w:t>
      </w:r>
      <w:r w:rsidRPr="00651511">
        <w:rPr>
          <w:rFonts w:cs="Times New Roman" w:eastAsia="Times New Roman"/>
          <w:szCs w:val="24"/>
        </w:rPr>
        <w:t xml:space="preserve">U 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201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14.616,77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5860D2" w:rsidP="005860D2" w:rsidR="005860D2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860D2" w:rsidP="005860D2" w:rsidR="005860D2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Tt-08/1925.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5860D2" w:rsidP="005860D2" w:rsidR="005860D2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860D2" w:rsidP="005860D2" w:rsidR="005860D2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5860D2" w:rsidP="005860D2" w:rsidR="005860D2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5860D2" w:rsidP="005860D2" w:rsidR="005860D2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5860D2" w:rsidP="005860D2" w:rsidR="005860D2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5860D2" w:rsidP="005860D2" w:rsidR="005860D2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5860D2" w:rsidP="005860D2" w:rsidR="005860D2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5860D2" w:rsidP="005860D2" w:rsidR="005860D2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5860D2" w:rsidP="005860D2" w:rsidR="005860D2" w:rsidRPr="00111278"/>
    <w:p w:rsidRDefault="005860D2" w:rsidP="005860D2" w:rsidR="005860D2" w:rsidRPr="00111278"/>
    <w:p w:rsidRDefault="005860D2" w:rsidP="005860D2" w:rsidR="005860D2" w:rsidRPr="00111278"/>
    <w:p w:rsidRDefault="005860D2" w:rsidP="005860D2" w:rsidR="005860D2" w:rsidRPr="00111278"/>
    <w:p w:rsidRDefault="005860D2" w:rsidP="005860D2" w:rsidR="005860D2" w:rsidRPr="00111278"/>
    <w:p w:rsidRDefault="005860D2" w:rsidP="005860D2" w:rsidR="005860D2"/>
    <w:p w:rsidRDefault="005860D2" w:rsidP="005860D2" w:rsidR="005860D2"/>
    <w:p w:rsidRDefault="004F5027" w:rsidR="004F5027"/>
    <w:sectPr w:rsidSect="00B63FA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0D2" w:rsidP="005860D2" w:rsidR="005860D2">
      <w:r>
        <w:separator/>
      </w:r>
    </w:p>
  </w:endnote>
  <w:endnote w:id="0" w:type="continuationSeparator">
    <w:p w:rsidRDefault="005860D2" w:rsidP="005860D2" w:rsidR="00586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0D2" w:rsidP="005860D2" w:rsidR="005860D2">
      <w:r>
        <w:separator/>
      </w:r>
    </w:p>
  </w:footnote>
  <w:footnote w:id="0" w:type="continuationSeparator">
    <w:p w:rsidRDefault="005860D2" w:rsidP="005860D2" w:rsidR="00586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0D2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61B4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St-225/2016-3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0D2" w:rsidP="005860D2" w:rsidR="005860D2" w:rsidRPr="005860D2">
    <w:pPr>
      <w:pStyle w:val="Zaglavlje"/>
      <w:jc w:val="right"/>
      <w:rPr>
        <w:szCs w:val="24"/>
      </w:rPr>
    </w:pPr>
    <w:r>
      <w:rPr>
        <w:szCs w:val="24"/>
      </w:rPr>
      <w:t>11 St-225/2016-3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78E"/>
    <w:rsid w:val="004F5027"/>
    <w:rsid w:val="005860D2"/>
    <w:rsid w:val="0067478E"/>
    <w:rsid w:val="00961B45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60D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60D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860D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60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60D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60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60D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1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B4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61B4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61B4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61B4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60D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60D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860D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60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60D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60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60D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1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B4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1B4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1B4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1B4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MONTE d.o.o. "u likvidaciji", PULA</izvorni_sadrzaj>
    <derivirana_varijabla naziv="DomainObject.Predmet.ProtustrankaFormated_1">  AUTO CENTAR MONTE d.o.o. "u likvidaciji", PULA</derivirana_varijabla>
  </DomainObject.Predmet.ProtustrankaFormated>
  <DomainObject.Predmet.ProtustrankaFormatedOIB>
    <izvorni_sadrzaj>  AUTO CENTAR MONTE d.o.o. "u likvidaciji", PULA, OIB 51255788631</izvorni_sadrzaj>
    <derivirana_varijabla naziv="DomainObject.Predmet.ProtustrankaFormatedOIB_1">  AUTO CENTAR MONTE d.o.o. "u likvidaciji", PULA, OIB 51255788631</derivirana_varijabla>
  </DomainObject.Predmet.ProtustrankaFormatedOIB>
  <DomainObject.Predmet.ProtustrankaFormatedWithAdress>
    <izvorni_sadrzaj> AUTO CENTAR MONTE d.o.o. "u likvidaciji", PULA, Mutilska 60, 52100 Pula</izvorni_sadrzaj>
    <derivirana_varijabla naziv="DomainObject.Predmet.ProtustrankaFormatedWithAdress_1"> AUTO CENTAR MONTE d.o.o. "u likvidaciji", PULA, Mutilska 60, 52100 Pula</derivirana_varijabla>
  </DomainObject.Predmet.ProtustrankaFormatedWithAdress>
  <DomainObject.Predmet.ProtustrankaFormatedWithAdressOIB>
    <izvorni_sadrzaj> AUTO CENTAR MONTE d.o.o. "u likvidaciji", PULA, OIB 51255788631, Mutilska 60, 52100 Pula</izvorni_sadrzaj>
    <derivirana_varijabla naziv="DomainObject.Predmet.ProtustrankaFormatedWithAdressOIB_1"> AUTO CENTAR MONTE d.o.o. "u likvidaciji", PULA, OIB 51255788631, Mutilska 60, 52100 Pula</derivirana_varijabla>
  </DomainObject.Predmet.ProtustrankaFormatedWithAdressOIB>
  <DomainObject.Predmet.ProtustrankaWithAdress>
    <izvorni_sadrzaj>AUTO CENTAR MONTE d.o.o. "u likvidaciji", PULA Mutilska 60, 52100 Pula</izvorni_sadrzaj>
    <derivirana_varijabla naziv="DomainObject.Predmet.ProtustrankaWithAdress_1">AUTO CENTAR MONTE d.o.o. "u likvidaciji", PULA Mutilska 60, 52100 Pula</derivirana_varijabla>
  </DomainObject.Predmet.ProtustrankaWithAdress>
  <DomainObject.Predmet.ProtustrankaWithAdressOIB>
    <izvorni_sadrzaj>AUTO CENTAR MONTE d.o.o. "u likvidaciji", PULA, OIB 51255788631, Mutilska 60, 52100 Pula</izvorni_sadrzaj>
    <derivirana_varijabla naziv="DomainObject.Predmet.ProtustrankaWithAdressOIB_1">AUTO CENTAR MONTE d.o.o. "u likvidaciji", PULA, OIB 51255788631, Mutilska 60, 52100 Pula</derivirana_varijabla>
  </DomainObject.Predmet.ProtustrankaWithAdressOIB>
  <DomainObject.Predmet.ProtustrankaNazivFormated>
    <izvorni_sadrzaj>AUTO CENTAR MONTE d.o.o. "u likvidaciji", PULA</izvorni_sadrzaj>
    <derivirana_varijabla naziv="DomainObject.Predmet.ProtustrankaNazivFormated_1">AUTO CENTAR MONTE d.o.o. "u likvidaciji", PULA</derivirana_varijabla>
  </DomainObject.Predmet.ProtustrankaNazivFormated>
  <DomainObject.Predmet.ProtustrankaNazivFormatedOIB>
    <izvorni_sadrzaj>AUTO CENTAR MONTE d.o.o. "u likvidaciji", PULA, OIB 51255788631</izvorni_sadrzaj>
    <derivirana_varijabla naziv="DomainObject.Predmet.ProtustrankaNazivFormatedOIB_1">AUTO CENTAR MONTE d.o.o. "u likvidaciji", PULA, OIB 51255788631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14616.77</izvorni_sadrzaj>
    <derivirana_varijabla naziv="DomainObject.Predmet.TrenutnaVrijednost_1">14616.77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CENTAR MONTE d.o.o. "u likvidaciji", PULA</item>
    </izvorni_sadrzaj>
    <derivirana_varijabla naziv="DomainObject.Predmet.ProtuStrankaListFormated_1">
      <item>AUTO CENTAR MONTE d.o.o. "u likvidaciji", PULA</item>
    </derivirana_varijabla>
  </DomainObject.Predmet.ProtuStrankaListFormated>
  <DomainObject.Predmet.ProtuStrankaListFormatedOIB>
    <izvorni_sadrzaj>
      <item>AUTO CENTAR MONTE d.o.o. "u likvidaciji", PULA, OIB 51255788631</item>
    </izvorni_sadrzaj>
    <derivirana_varijabla naziv="DomainObject.Predmet.ProtuStrankaListFormatedOIB_1">
      <item>AUTO CENTAR MONTE d.o.o. "u likvidaciji", PULA, OIB 51255788631</item>
    </derivirana_varijabla>
  </DomainObject.Predmet.ProtuStrankaListFormatedOIB>
  <DomainObject.Predmet.ProtuStrankaListFormatedWithAdress>
    <izvorni_sadrzaj>
      <item>AUTO CENTAR MONTE d.o.o. "u likvidaciji", PULA, Mutilska 60, 52100 Pula</item>
    </izvorni_sadrzaj>
    <derivirana_varijabla naziv="DomainObject.Predmet.ProtuStrankaListFormatedWithAdress_1">
      <item>AUTO CENTAR MONTE d.o.o. "u likvidaciji", PULA, Mutilska 60, 52100 Pula</item>
    </derivirana_varijabla>
  </DomainObject.Predmet.ProtuStrankaListFormatedWithAdress>
  <DomainObject.Predmet.ProtuStrankaListFormatedWithAdressOIB>
    <izvorni_sadrzaj>
      <item>AUTO CENTAR MONTE d.o.o. "u likvidaciji", PULA, OIB 51255788631, Mutilska 60, 52100 Pula</item>
    </izvorni_sadrzaj>
    <derivirana_varijabla naziv="DomainObject.Predmet.ProtuStrankaListFormatedWithAdressOIB_1">
      <item>AUTO CENTAR MONTE d.o.o. "u likvidaciji", PULA, OIB 51255788631, Mutilska 60, 52100 Pula</item>
    </derivirana_varijabla>
  </DomainObject.Predmet.ProtuStrankaListFormatedWithAdressOIB>
  <DomainObject.Predmet.ProtuStrankaListNazivFormated>
    <izvorni_sadrzaj>
      <item>AUTO CENTAR MONTE d.o.o. "u likvidaciji", PULA</item>
    </izvorni_sadrzaj>
    <derivirana_varijabla naziv="DomainObject.Predmet.ProtuStrankaListNazivFormated_1">
      <item>AUTO CENTAR MONTE d.o.o. "u likvidaciji", PULA</item>
    </derivirana_varijabla>
  </DomainObject.Predmet.ProtuStrankaListNazivFormated>
  <DomainObject.Predmet.ProtuStrankaListNazivFormatedOIB>
    <izvorni_sadrzaj>
      <item>AUTO CENTAR MONTE d.o.o. "u likvidaciji", PULA, OIB 51255788631</item>
    </izvorni_sadrzaj>
    <derivirana_varijabla naziv="DomainObject.Predmet.ProtuStrankaListNazivFormatedOIB_1">
      <item>AUTO CENTAR MONTE d.o.o. "u likvidaciji", PULA, OIB 51255788631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CENTAR MONTE d.o.o. "u likvidaciji", PULA</izvorni_sadrzaj>
    <derivirana_varijabla naziv="DomainObject.Predmet.ProtustrankaIDrugi_1">AUTO CENTAR MONTE d.o.o. "u likvidaciji",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AUTO CENTAR MONTE d.o.o. "u likvidaciji", PULA, OIB 51255788631, Mutilska 60, 52100 Pula</izvorni_sadrzaj>
    <derivirana_varijabla naziv="DomainObject.Predmet.ProtustrankaIDrugiAdressOIB_1">AUTO CENTAR MONTE d.o.o. "u likvidaciji", PULA, OIB 51255788631, Mutilska 60,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CENTAR MONTE d.o.o. "u likvidaciji", PULA</item>
    </izvorni_sadrzaj>
    <derivirana_varijabla naziv="DomainObject.Predmet.SudioniciListNaziv_1">
      <item>FINANCIJSKA AGENCIJA, RC RIJEKA, PODRUŽNICA PULA, PULA</item>
      <item>AUTO CENTAR MONTE d.o.o. "u likvidaciji",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AUTO CENTAR MONTE d.o.o. "u likvidaciji", PULA, OIB 51255788631, Mutilska 60,52100 Pula</item>
    </izvorni_sadrzaj>
    <derivirana_varijabla naziv="DomainObject.Predmet.SudioniciListAdressOIB_1">
      <item>FINANCIJSKA AGENCIJA, RC RIJEKA, PODRUŽNICA PULA, PULA, OIB 85821130368, Ulica grada Vukovara 70,10000 Zagreb</item>
      <item>AUTO CENTAR MONTE d.o.o. "u likvidaciji", PULA, OIB 51255788631, Mutilska 60,52100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51255788631</item>
    </izvorni_sadrzaj>
    <derivirana_varijabla naziv="DomainObject.Predmet.SudioniciListNazivOIB_1">
      <item>, OIB 85821130368</item>
      <item>, OIB 51255788631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2023</properties:Characters>
  <properties:Lines>56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2016-02-08T11:39:00Z</dcterms:created>
  <dc:creator>Mihaela Kaligari</dc:creator>
  <dc:description/>
  <cp:keywords/>
  <cp:lastModifiedBy>Jasmina Matika</cp:lastModifiedBy>
  <cp:lastPrinted>2016-02-08T11:42:00Z</cp:lastPrinted>
  <dcterms:modified xmlns:xsi="http://www.w3.org/2001/XMLSchema-instance" xsi:type="dcterms:W3CDTF">2016-02-08T12:43:00Z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