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925a" w14:paraId="532925a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433896">
        <w:t>432</w:t>
      </w:r>
      <w:r w:rsidR="0044720D">
        <w:t>/17-</w:t>
      </w:r>
      <w:r w:rsidR="00433896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44720D" w:rsidP="00102927" w:rsidR="0044720D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</w:t>
      </w:r>
      <w:r w:rsidR="0044720D">
        <w:t xml:space="preserve">Financijske agencije Regionalni centar Osijek Podružnica Osijek, L. Jagera 3, za pokretanje skraćenog stečajnog postupka nad dužnikom </w:t>
      </w:r>
      <w:r w:rsidR="00433896" w:rsidRPr="00433896">
        <w:t>KRIN – cvijeće i vrt j.d.o.o. za usluge i trgovinu, Osijek, Vukovarska 13, MBS: 030155431, OIB: 86794963224</w:t>
      </w:r>
      <w:r>
        <w:t xml:space="preserve">, dana </w:t>
      </w:r>
      <w:r w:rsidR="00433896">
        <w:t>23</w:t>
      </w:r>
      <w:r w:rsidR="0023489A">
        <w:t xml:space="preserve">. </w:t>
      </w:r>
      <w:r w:rsidR="00433896">
        <w:t>svibnja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44720D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433896">
        <w:t>KRIN – cvijeće i vrt j.d.o.o. za usluge i trgovinu, Osijek, Vukovarska 13, MBS: 030155431, OIB: 86794963224</w:t>
      </w:r>
      <w:r>
        <w:t>.</w:t>
      </w:r>
    </w:p>
    <w:p w:rsidRDefault="0044720D" w:rsidP="0044720D" w:rsidR="0044720D" w:rsidRPr="0057324F">
      <w:pPr>
        <w:pStyle w:val="Tijeloteksta"/>
        <w:ind w:left="1065"/>
        <w:rPr>
          <w:bCs/>
        </w:rPr>
      </w:pPr>
    </w:p>
    <w:p w:rsidRDefault="0057324F" w:rsidP="00433896" w:rsidR="0044720D" w:rsidRPr="00DC74E0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433896" w:rsidRPr="00433896">
        <w:t>Nikola Bojanić, Osijek, Bračka 179,  OIB: 32886956915</w:t>
      </w:r>
      <w:r w:rsidR="00DC74E0">
        <w:t>.</w:t>
      </w:r>
    </w:p>
    <w:p w:rsidRDefault="0044720D" w:rsidP="0044720D" w:rsidR="0044720D" w:rsidRPr="000F5A9A">
      <w:pPr>
        <w:pStyle w:val="Tijeloteksta"/>
        <w:ind w:left="1065"/>
        <w:rPr>
          <w:bCs/>
        </w:rPr>
      </w:pPr>
    </w:p>
    <w:p w:rsidRDefault="0057324F" w:rsidP="0057324F" w:rsidR="0057324F" w:rsidRPr="0044720D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433896">
        <w:t>KRIN – cvijeće i vrt j.d.o.o. za usluge i trgovinu, Osijek, Vukovarska 13, MBS: 030155431, OIB: 86794963224</w:t>
      </w:r>
      <w:r>
        <w:t>.</w:t>
      </w:r>
    </w:p>
    <w:p w:rsidRDefault="0044720D" w:rsidP="0044720D" w:rsidR="0044720D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44720D">
        <w:rPr>
          <w:bCs/>
        </w:rPr>
        <w:t>Osijek</w:t>
      </w:r>
      <w:r w:rsidR="0042198A">
        <w:rPr>
          <w:bCs/>
        </w:rPr>
        <w:t xml:space="preserve">, Podružnica </w:t>
      </w:r>
      <w:r w:rsidR="0044720D">
        <w:rPr>
          <w:bCs/>
        </w:rPr>
        <w:t>Osijek</w:t>
      </w:r>
      <w:r>
        <w:rPr>
          <w:bCs/>
        </w:rPr>
        <w:t xml:space="preserve"> dana </w:t>
      </w:r>
      <w:r w:rsidR="00433896">
        <w:rPr>
          <w:bCs/>
        </w:rPr>
        <w:t>23</w:t>
      </w:r>
      <w:r w:rsidR="0044720D">
        <w:rPr>
          <w:bCs/>
        </w:rPr>
        <w:t xml:space="preserve">. </w:t>
      </w:r>
      <w:r w:rsidR="00433896">
        <w:rPr>
          <w:bCs/>
        </w:rPr>
        <w:t>ožujka</w:t>
      </w:r>
      <w:r w:rsidR="0044720D">
        <w:rPr>
          <w:bCs/>
        </w:rPr>
        <w:t xml:space="preserve"> 2017</w:t>
      </w:r>
      <w:r>
        <w:rPr>
          <w:bCs/>
        </w:rPr>
        <w:t xml:space="preserve">. godine dostavila je Trgovačkom sudu u </w:t>
      </w:r>
      <w:r w:rsidR="0044720D">
        <w:rPr>
          <w:bCs/>
        </w:rPr>
        <w:t>Osijeku</w:t>
      </w:r>
      <w:r>
        <w:rPr>
          <w:bCs/>
        </w:rPr>
        <w:t xml:space="preserve"> zahtjev za provedbu skraćenog stečajnog postupka nad dužnikom </w:t>
      </w:r>
      <w:r w:rsidR="00433896" w:rsidRPr="00433896">
        <w:t>KRIN – cvijeće i vrt j.d.o.o. za usluge i trgovinu, Osijek, Vukovarska 13, MBS: 030155431, OIB: 86794963224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44720D" w:rsidP="0044720D" w:rsidR="0044720D">
      <w:pPr>
        <w:pStyle w:val="Tijeloteksta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433896">
        <w:t>432</w:t>
      </w:r>
      <w:r w:rsidR="0044720D"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433896">
        <w:t>29</w:t>
      </w:r>
      <w:r>
        <w:t xml:space="preserve">. </w:t>
      </w:r>
      <w:r w:rsidR="00433896">
        <w:t>ožujka</w:t>
      </w:r>
      <w:r>
        <w:t xml:space="preserve"> 2017., objavio oglas na mrežnoj stranici e-oglasna ploča sudova pod poslovnim brojem St-</w:t>
      </w:r>
      <w:r w:rsidR="00433896">
        <w:t>432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42198A" w:rsidP="000412A0" w:rsidR="00A247C1">
      <w:pPr>
        <w:pStyle w:val="Tijeloteksta"/>
        <w:ind w:left="360"/>
        <w:jc w:val="center"/>
      </w:pPr>
      <w:r>
        <w:t>U Osijeku</w:t>
      </w:r>
      <w:r w:rsidR="0057324F">
        <w:t xml:space="preserve"> </w:t>
      </w:r>
      <w:r w:rsidR="00433896">
        <w:t>23</w:t>
      </w:r>
      <w:r w:rsidR="00277C01">
        <w:t xml:space="preserve">. </w:t>
      </w:r>
      <w:r w:rsidR="00433896">
        <w:t>svibnja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433896" w:rsidP="000412A0" w:rsidR="009D2F35">
      <w:pPr>
        <w:pStyle w:val="Tijeloteksta"/>
        <w:jc w:val="left"/>
      </w:pPr>
      <w:r>
        <w:t>Snježana Markotić Jurić</w:t>
      </w: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967AAD" w:rsidR="009D2F35">
      <w:pPr>
        <w:pStyle w:val="Tijeloteksta"/>
        <w:ind w:left="360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44720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44720D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  <w:r>
        <w:t xml:space="preserve"> 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0412A0" w:rsidR="007A4540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433896">
        <w:t>23</w:t>
      </w:r>
      <w:r w:rsidR="0044720D">
        <w:t>/</w:t>
      </w:r>
      <w:r w:rsidR="00433896">
        <w:t>6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98A"/>
    <w:rsid w:val="00421D71"/>
    <w:rsid w:val="00423F56"/>
    <w:rsid w:val="00433896"/>
    <w:rsid w:val="00436570"/>
    <w:rsid w:val="00440504"/>
    <w:rsid w:val="0044720D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C74E0"/>
    <w:rsid w:val="00DE5F69"/>
    <w:rsid w:val="00E06819"/>
    <w:rsid w:val="00E23AF8"/>
    <w:rsid w:val="00E60C19"/>
    <w:rsid w:val="00E96356"/>
    <w:rsid w:val="00EA028A"/>
    <w:rsid w:val="00EC0019"/>
    <w:rsid w:val="00ED4C16"/>
    <w:rsid w:val="00EE40F5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40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40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0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0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0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40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40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0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0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0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KRIN - cvijeće i vrt j.d.o.o. za usluge i trgovinu</izvorni_sadrzaj>
    <derivirana_varijabla naziv="DomainObject.Predmet.ProtustrankaFormated_1">  KRIN - cvijeće i vrt j.d.o.o. za usluge i trgovinu</derivirana_varijabla>
  </DomainObject.Predmet.ProtustrankaFormated>
  <DomainObject.Predmet.ProtustrankaFormatedOIB>
    <izvorni_sadrzaj>  KRIN - cvijeće i vrt j.d.o.o. za usluge i trgovinu, OIB 86794963224</izvorni_sadrzaj>
    <derivirana_varijabla naziv="DomainObject.Predmet.ProtustrankaFormatedOIB_1">  KRIN - cvijeće i vrt j.d.o.o. za usluge i trgovinu, OIB 86794963224</derivirana_varijabla>
  </DomainObject.Predmet.ProtustrankaFormatedOIB>
  <DomainObject.Predmet.ProtustrankaFormatedWithAdress>
    <izvorni_sadrzaj> KRIN - cvijeće i vrt j.d.o.o. za usluge i trgovinu, Vukovarska 13, 31000 Osijek</izvorni_sadrzaj>
    <derivirana_varijabla naziv="DomainObject.Predmet.ProtustrankaFormatedWithAdress_1"> KRIN - cvijeće i vrt j.d.o.o. za usluge i trgovinu, Vukovarska 13, 31000 Osijek</derivirana_varijabla>
  </DomainObject.Predmet.ProtustrankaFormatedWithAdress>
  <DomainObject.Predmet.ProtustrankaFormatedWithAdressOIB>
    <izvorni_sadrzaj> KRIN - cvijeće i vrt j.d.o.o. za usluge i trgovinu, OIB 86794963224, Vukovarska 13, 31000 Osijek</izvorni_sadrzaj>
    <derivirana_varijabla naziv="DomainObject.Predmet.ProtustrankaFormatedWithAdressOIB_1"> KRIN - cvijeće i vrt j.d.o.o. za usluge i trgovinu, OIB 86794963224, Vukovarska 13, 31000 Osijek</derivirana_varijabla>
  </DomainObject.Predmet.ProtustrankaFormatedWithAdressOIB>
  <DomainObject.Predmet.ProtustrankaWithAdress>
    <izvorni_sadrzaj>KRIN - cvijeće i vrt j.d.o.o. za usluge i trgovinu Vukovarska 13, 31000 Osijek</izvorni_sadrzaj>
    <derivirana_varijabla naziv="DomainObject.Predmet.ProtustrankaWithAdress_1">KRIN - cvijeće i vrt j.d.o.o. za usluge i trgovinu Vukovarska 13, 31000 Osijek</derivirana_varijabla>
  </DomainObject.Predmet.ProtustrankaWithAdress>
  <DomainObject.Predmet.ProtustrankaWithAdressOIB>
    <izvorni_sadrzaj>KRIN - cvijeće i vrt j.d.o.o. za usluge i trgovinu, OIB 86794963224, Vukovarska 13, 31000 Osijek</izvorni_sadrzaj>
    <derivirana_varijabla naziv="DomainObject.Predmet.ProtustrankaWithAdressOIB_1">KRIN - cvijeće i vrt j.d.o.o. za usluge i trgovinu, OIB 86794963224, Vukovarska 13, 31000 Osijek</derivirana_varijabla>
  </DomainObject.Predmet.ProtustrankaWithAdressOIB>
  <DomainObject.Predmet.ProtustrankaNazivFormated>
    <izvorni_sadrzaj>KRIN - cvijeće i vrt j.d.o.o. za usluge i trgovinu</izvorni_sadrzaj>
    <derivirana_varijabla naziv="DomainObject.Predmet.ProtustrankaNazivFormated_1">KRIN - cvijeće i vrt j.d.o.o. za usluge i trgovinu</derivirana_varijabla>
  </DomainObject.Predmet.ProtustrankaNazivFormated>
  <DomainObject.Predmet.ProtustrankaNazivFormatedOIB>
    <izvorni_sadrzaj>KRIN - cvijeće i vrt j.d.o.o. za usluge i trgovinu, OIB 86794963224</izvorni_sadrzaj>
    <derivirana_varijabla naziv="DomainObject.Predmet.ProtustrankaNazivFormatedOIB_1">KRIN - cvijeće i vrt j.d.o.o. za usluge i trgovinu, OIB 86794963224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KRIN - cvijeće i vrt j.d.o.o. za usluge i trgovinu</item>
    </izvorni_sadrzaj>
    <derivirana_varijabla naziv="DomainObject.Predmet.ProtuStrankaListFormated_1">
      <item>KRIN - cvijeće i vrt j.d.o.o. za usluge i trgovinu</item>
    </derivirana_varijabla>
  </DomainObject.Predmet.ProtuStrankaListFormated>
  <DomainObject.Predmet.ProtuStrankaListFormatedOIB>
    <izvorni_sadrzaj>
      <item>KRIN - cvijeće i vrt j.d.o.o. za usluge i trgovinu, OIB 86794963224</item>
    </izvorni_sadrzaj>
    <derivirana_varijabla naziv="DomainObject.Predmet.ProtuStrankaListFormatedOIB_1">
      <item>KRIN - cvijeće i vrt j.d.o.o. za usluge i trgovinu, OIB 86794963224</item>
    </derivirana_varijabla>
  </DomainObject.Predmet.ProtuStrankaListFormatedOIB>
  <DomainObject.Predmet.ProtuStrankaListFormatedWithAdress>
    <izvorni_sadrzaj>
      <item>KRIN - cvijeće i vrt j.d.o.o. za usluge i trgovinu, Vukovarska 13, 31000 Osijek</item>
    </izvorni_sadrzaj>
    <derivirana_varijabla naziv="DomainObject.Predmet.ProtuStrankaListFormatedWithAdress_1">
      <item>KRIN - cvijeće i vrt j.d.o.o. za usluge i trgovinu, Vukovarska 13, 31000 Osijek</item>
    </derivirana_varijabla>
  </DomainObject.Predmet.ProtuStrankaListFormatedWithAdress>
  <DomainObject.Predmet.ProtuStrankaListFormatedWithAdressOIB>
    <izvorni_sadrzaj>
      <item>KRIN - cvijeće i vrt j.d.o.o. za usluge i trgovinu, OIB 86794963224, Vukovarska 13, 31000 Osijek</item>
    </izvorni_sadrzaj>
    <derivirana_varijabla naziv="DomainObject.Predmet.ProtuStrankaListFormatedWithAdressOIB_1">
      <item>KRIN - cvijeće i vrt j.d.o.o. za usluge i trgovinu, OIB 86794963224, Vukovarska 13, 31000 Osijek</item>
    </derivirana_varijabla>
  </DomainObject.Predmet.ProtuStrankaListFormatedWithAdressOIB>
  <DomainObject.Predmet.ProtuStrankaListNazivFormated>
    <izvorni_sadrzaj>
      <item>KRIN - cvijeće i vrt j.d.o.o. za usluge i trgovinu</item>
    </izvorni_sadrzaj>
    <derivirana_varijabla naziv="DomainObject.Predmet.ProtuStrankaListNazivFormated_1">
      <item>KRIN - cvijeće i vrt j.d.o.o. za usluge i trgovinu</item>
    </derivirana_varijabla>
  </DomainObject.Predmet.ProtuStrankaListNazivFormated>
  <DomainObject.Predmet.ProtuStrankaListNazivFormatedOIB>
    <izvorni_sadrzaj>
      <item>KRIN - cvijeće i vrt j.d.o.o. za usluge i trgovinu, OIB 86794963224</item>
    </izvorni_sadrzaj>
    <derivirana_varijabla naziv="DomainObject.Predmet.ProtuStrankaListNazivFormatedOIB_1">
      <item>KRIN - cvijeće i vrt j.d.o.o. za usluge i trgovinu, OIB 86794963224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KRIN - cvijeće i vrt j.d.o.o. za usluge i trgovinu</izvorni_sadrzaj>
    <derivirana_varijabla naziv="DomainObject.Predmet.ProtustrankaIDrugi_1">KRIN - cvijeće i vrt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KRIN - cvijeće i vrt j.d.o.o. za usluge i trgovinu, OIB 86794963224, Vukovarska 13, 31000 Osijek</izvorni_sadrzaj>
    <derivirana_varijabla naziv="DomainObject.Predmet.ProtustrankaIDrugiAdressOIB_1">KRIN - cvijeće i vrt j.d.o.o. za usluge i trgovinu, OIB 86794963224, Vukovarska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KRIN - cvijeće i vrt j.d.o.o. za usluge i trgovinu</item>
    </izvorni_sadrzaj>
    <derivirana_varijabla naziv="DomainObject.Predmet.SudioniciListNaziv_1">
      <item>FINA RC OSIJEK</item>
      <item>KRIN - cvijeće i vrt j.d.o.o. za usluge i trgovinu</item>
    </derivirana_varijabla>
  </DomainObject.Predmet.SudioniciListNaziv>
  <DomainObject.Predmet.SudioniciListAdressOIB>
    <izvorni_sadrzaj>
      <item>FINA RC OSIJEK, OIB 85821130368</item>
      <item>KRIN - cvijeće i vrt j.d.o.o. za usluge i trgovinu, OIB 86794963224, Vukovarska 13,31000 Osijek</item>
    </izvorni_sadrzaj>
    <derivirana_varijabla naziv="DomainObject.Predmet.SudioniciListAdressOIB_1">
      <item>FINA RC OSIJEK, OIB 85821130368</item>
      <item>KRIN - cvijeće i vrt j.d.o.o. za usluge i trgovinu, OIB 86794963224, Vukovarska 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86794963224</item>
    </izvorni_sadrzaj>
    <derivirana_varijabla naziv="DomainObject.Predmet.SudioniciListNazivOIB_1">
      <item>, OIB 85821130368</item>
      <item>, OIB 86794963224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309DB0-C2AA-4D64-97C8-180BA5D3A9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2750</properties:Characters>
  <properties:Lines>94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2017-05-23T09:11:00Z</dcterms:created>
  <dc:creator>Korisnik</dc:creator>
  <cp:lastModifiedBy>Snježana Markotić Jurić</cp:lastModifiedBy>
  <cp:lastPrinted>2017-05-23T09:11:00Z</cp:lastPrinted>
  <dcterms:modified xmlns:xsi="http://www.w3.org/2001/XMLSchema-instance" xsi:type="dcterms:W3CDTF">2017-05-23T09:12:00Z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