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b6b8" w14:paraId="38cb6b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AF0324">
        <w:rPr>
          <w:lang w:val="hr-HR"/>
        </w:rPr>
        <w:t>253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AF0324">
        <w:rPr>
          <w:lang w:val="hr-HR"/>
        </w:rPr>
        <w:t xml:space="preserve">ŠPORTSKO-RIBOLOVNA UDRUGA NATJECATELJA „SEVER“, </w:t>
      </w:r>
      <w:proofErr w:type="spellStart"/>
      <w:r w:rsidR="00AF0324">
        <w:rPr>
          <w:lang w:val="hr-HR"/>
        </w:rPr>
        <w:t>Zvijerci</w:t>
      </w:r>
      <w:proofErr w:type="spellEnd"/>
      <w:r w:rsidR="00AF0324">
        <w:rPr>
          <w:lang w:val="hr-HR"/>
        </w:rPr>
        <w:t xml:space="preserve"> 100, Bjelovar, </w:t>
      </w:r>
      <w:r w:rsidRPr="000664E3">
        <w:rPr>
          <w:lang w:val="hr-HR"/>
        </w:rPr>
        <w:t xml:space="preserve">OIB: </w:t>
      </w:r>
      <w:r w:rsidR="00AF0324">
        <w:rPr>
          <w:lang w:val="hr-HR"/>
        </w:rPr>
        <w:t>52796149819,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4535D">
        <w:rPr>
          <w:lang w:val="hr-HR"/>
        </w:rPr>
        <w:t xml:space="preserve"> kod ovoga suda pod brojem St-</w:t>
      </w:r>
      <w:r w:rsidR="00AF0324">
        <w:rPr>
          <w:lang w:val="hr-HR"/>
        </w:rPr>
        <w:t>253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02D7B">
        <w:rPr>
          <w:lang w:val="hr-HR"/>
        </w:rPr>
        <w:t>1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F0324">
        <w:rPr>
          <w:lang w:val="hr-HR"/>
        </w:rPr>
        <w:t>78.862,82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F0324">
        <w:rPr>
          <w:lang w:val="hr-HR"/>
        </w:rPr>
        <w:t>11.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AF0324" w:rsidP="000664E3" w:rsidR="00894A7D" w:rsidRPr="000664E3">
      <w:pPr>
        <w:rPr>
          <w:lang w:val="hr-HR"/>
        </w:rPr>
      </w:pPr>
      <w:r>
        <w:rPr>
          <w:lang w:val="hr-HR"/>
        </w:rPr>
        <w:t>Bj.11.11</w:t>
      </w:r>
      <w:r w:rsidR="0094317E"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B55" w:rsidR="00456B55">
      <w:r>
        <w:separator/>
      </w:r>
    </w:p>
  </w:endnote>
  <w:endnote w:id="0" w:type="continuationSeparator">
    <w:p w:rsidRDefault="00456B55" w:rsidR="0045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B55" w:rsidR="00456B55">
      <w:r>
        <w:separator/>
      </w:r>
    </w:p>
  </w:footnote>
  <w:footnote w:id="0" w:type="continuationSeparator">
    <w:p w:rsidRDefault="00456B55" w:rsidR="00456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5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82A9E"/>
    <w:rsid w:val="000931A1"/>
    <w:rsid w:val="000E7F8E"/>
    <w:rsid w:val="000F33D9"/>
    <w:rsid w:val="001035FC"/>
    <w:rsid w:val="001143EC"/>
    <w:rsid w:val="00150C07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9578F"/>
    <w:rsid w:val="003A233F"/>
    <w:rsid w:val="00411530"/>
    <w:rsid w:val="004368C8"/>
    <w:rsid w:val="00456B55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02D7B"/>
    <w:rsid w:val="00725BCB"/>
    <w:rsid w:val="007F06DD"/>
    <w:rsid w:val="008105C3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AF0324"/>
    <w:rsid w:val="00B41B09"/>
    <w:rsid w:val="00B6308A"/>
    <w:rsid w:val="00B8457C"/>
    <w:rsid w:val="00B90012"/>
    <w:rsid w:val="00BD3171"/>
    <w:rsid w:val="00BD5F72"/>
    <w:rsid w:val="00C243C3"/>
    <w:rsid w:val="00C34217"/>
    <w:rsid w:val="00C4535D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EC56BB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2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2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Športsko-ribolovna udruga natjecatelja "Sever" Zvijerci, Bjelovar</izvorni_sadrzaj>
    <derivirana_varijabla naziv="DomainObject.Predmet.ProtustrankaFormated_1">  Športsko-ribolovna udruga natjecatelja "Sever" Zvijerci, Bjelovar</derivirana_varijabla>
  </DomainObject.Predmet.ProtustrankaFormated>
  <DomainObject.Predmet.ProtustrankaFormatedOIB>
    <izvorni_sadrzaj>  Športsko-ribolovna udruga natjecatelja "Sever" Zvijerci, Bjelovar, OIB 52796149819</izvorni_sadrzaj>
    <derivirana_varijabla naziv="DomainObject.Predmet.ProtustrankaFormatedOIB_1">  Športsko-ribolovna udruga natjecatelja "Sever" Zvijerci, Bjelovar, OIB 52796149819</derivirana_varijabla>
  </DomainObject.Predmet.ProtustrankaFormatedOIB>
  <DomainObject.Predmet.ProtustrankaFormatedWithAdress>
    <izvorni_sadrzaj> Športsko-ribolovna udruga natjecatelja "Sever" Zvijerci, Bjelovar, Zvijerci 100, 43000 Zvijerci</izvorni_sadrzaj>
    <derivirana_varijabla naziv="DomainObject.Predmet.ProtustrankaFormatedWithAdress_1"> Športsko-ribolovna udruga natjecatelja "Sever" Zvijerci, Bjelovar, Zvijerci 100, 43000 Zvijerci</derivirana_varijabla>
  </DomainObject.Predmet.ProtustrankaFormatedWithAdress>
  <DomainObject.Predmet.ProtustrankaFormatedWithAdressOIB>
    <izvorni_sadrzaj> Športsko-ribolovna udruga natjecatelja "Sever" Zvijerci, Bjelovar, OIB 52796149819, Zvijerci 100, 43000 Zvijerci</izvorni_sadrzaj>
    <derivirana_varijabla naziv="DomainObject.Predmet.ProtustrankaFormatedWithAdressOIB_1"> Športsko-ribolovna udruga natjecatelja "Sever" Zvijerci, Bjelovar, OIB 52796149819, Zvijerci 100, 43000 Zvijerci</derivirana_varijabla>
  </DomainObject.Predmet.ProtustrankaFormatedWithAdressOIB>
  <DomainObject.Predmet.ProtustrankaWithAdress>
    <izvorni_sadrzaj>Športsko-ribolovna udruga natjecatelja "Sever" Zvijerci, Bjelovar Zvijerci 100, 43000 Zvijerci</izvorni_sadrzaj>
    <derivirana_varijabla naziv="DomainObject.Predmet.ProtustrankaWithAdress_1">Športsko-ribolovna udruga natjecatelja "Sever" Zvijerci, Bjelovar Zvijerci 100, 43000 Zvijerci</derivirana_varijabla>
  </DomainObject.Predmet.ProtustrankaWithAdress>
  <DomainObject.Predmet.ProtustrankaWithAdressOIB>
    <izvorni_sadrzaj>Športsko-ribolovna udruga natjecatelja "Sever" Zvijerci, Bjelovar, OIB 52796149819, Zvijerci 100, 43000 Zvijerci</izvorni_sadrzaj>
    <derivirana_varijabla naziv="DomainObject.Predmet.ProtustrankaWithAdressOIB_1">Športsko-ribolovna udruga natjecatelja "Sever" Zvijerci, Bjelovar, OIB 52796149819, Zvijerci 100, 43000 Zvijerci</derivirana_varijabla>
  </DomainObject.Predmet.ProtustrankaWithAdressOIB>
  <DomainObject.Predmet.ProtustrankaNazivFormated>
    <izvorni_sadrzaj>Športsko-ribolovna udruga natjecatelja "Sever" Zvijerci, Bjelovar</izvorni_sadrzaj>
    <derivirana_varijabla naziv="DomainObject.Predmet.ProtustrankaNazivFormated_1">Športsko-ribolovna udruga natjecatelja "Sever" Zvijerci, Bjelovar</derivirana_varijabla>
  </DomainObject.Predmet.ProtustrankaNazivFormated>
  <DomainObject.Predmet.ProtustrankaNazivFormatedOIB>
    <izvorni_sadrzaj>Športsko-ribolovna udruga natjecatelja "Sever" Zvijerci, Bjelovar, OIB 52796149819</izvorni_sadrzaj>
    <derivirana_varijabla naziv="DomainObject.Predmet.ProtustrankaNazivFormatedOIB_1">Športsko-ribolovna udruga natjecatelja "Sever" Zvijerci, Bjelovar, OIB 52796149819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Športsko-ribolovna udruga natjecatelja "Sever" Zvijerci, Bjelovar</item>
    </izvorni_sadrzaj>
    <derivirana_varijabla naziv="DomainObject.Predmet.ProtuStrankaListFormated_1">
      <item>Športsko-ribolovna udruga natjecatelja "Sever" Zvijerci, Bjelovar</item>
    </derivirana_varijabla>
  </DomainObject.Predmet.ProtuStrankaListFormated>
  <DomainObject.Predmet.ProtuStrankaListFormatedOIB>
    <izvorni_sadrzaj>
      <item>Športsko-ribolovna udruga natjecatelja "Sever" Zvijerci, Bjelovar, OIB 52796149819</item>
    </izvorni_sadrzaj>
    <derivirana_varijabla naziv="DomainObject.Predmet.ProtuStrankaListFormatedOIB_1">
      <item>Športsko-ribolovna udruga natjecatelja "Sever" Zvijerci, Bjelovar, OIB 52796149819</item>
    </derivirana_varijabla>
  </DomainObject.Predmet.ProtuStrankaListFormatedOIB>
  <DomainObject.Predmet.ProtuStrankaListFormatedWithAdress>
    <izvorni_sadrzaj>
      <item>Športsko-ribolovna udruga natjecatelja "Sever" Zvijerci, Bjelovar, Zvijerci 100, 43000 Zvijerci</item>
    </izvorni_sadrzaj>
    <derivirana_varijabla naziv="DomainObject.Predmet.ProtuStrankaListFormatedWithAdress_1">
      <item>Športsko-ribolovna udruga natjecatelja "Sever" Zvijerci, Bjelovar, Zvijerci 100, 43000 Zvijerci</item>
    </derivirana_varijabla>
  </DomainObject.Predmet.ProtuStrankaListFormatedWithAdress>
  <DomainObject.Predmet.ProtuStrankaListFormatedWithAdressOIB>
    <izvorni_sadrzaj>
      <item>Športsko-ribolovna udruga natjecatelja "Sever" Zvijerci, Bjelovar, OIB 52796149819, Zvijerci 100, 43000 Zvijerci</item>
    </izvorni_sadrzaj>
    <derivirana_varijabla naziv="DomainObject.Predmet.ProtuStrankaListFormatedWithAdressOIB_1">
      <item>Športsko-ribolovna udruga natjecatelja "Sever" Zvijerci, Bjelovar, OIB 52796149819, Zvijerci 100, 43000 Zvijerci</item>
    </derivirana_varijabla>
  </DomainObject.Predmet.ProtuStrankaListFormatedWithAdressOIB>
  <DomainObject.Predmet.ProtuStrankaListNazivFormated>
    <izvorni_sadrzaj>
      <item>Športsko-ribolovna udruga natjecatelja "Sever" Zvijerci, Bjelovar</item>
    </izvorni_sadrzaj>
    <derivirana_varijabla naziv="DomainObject.Predmet.ProtuStrankaListNazivFormated_1">
      <item>Športsko-ribolovna udruga natjecatelja "Sever" Zvijerci, Bjelovar</item>
    </derivirana_varijabla>
  </DomainObject.Predmet.ProtuStrankaListNazivFormated>
  <DomainObject.Predmet.ProtuStrankaListNazivFormatedOIB>
    <izvorni_sadrzaj>
      <item>Športsko-ribolovna udruga natjecatelja "Sever" Zvijerci, Bjelovar, OIB 52796149819</item>
    </izvorni_sadrzaj>
    <derivirana_varijabla naziv="DomainObject.Predmet.ProtuStrankaListNazivFormatedOIB_1">
      <item>Športsko-ribolovna udruga natjecatelja "Sever" Zvijerci, Bjelovar, OIB 52796149819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Športsko-ribolovna udruga natjecatelja "Sever" Zvijerci, Bjelovar</izvorni_sadrzaj>
    <derivirana_varijabla naziv="DomainObject.Predmet.ProtustrankaIDrugi_1">Športsko-ribolovna udruga natjecatelja "Sever" Zvijerci,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Športsko-ribolovna udruga natjecatelja "Sever" Zvijerci, Bjelovar, OIB 52796149819, Zvijerci 100, 43000 Zvijerci</izvorni_sadrzaj>
    <derivirana_varijabla naziv="DomainObject.Predmet.ProtustrankaIDrugiAdressOIB_1">Športsko-ribolovna udruga natjecatelja "Sever" Zvijerci, Bjelovar, OIB 52796149819, Zvijerci 100, 43000 Zvijerci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Športsko-ribolovna udruga natjecatelja "Sever" Zvijerci, Bjelovar</item>
    </izvorni_sadrzaj>
    <derivirana_varijabla naziv="DomainObject.Predmet.SudioniciListNaziv_1">
      <item>FINA, RC ZAGREB, Podružnica Bjelovar</item>
      <item>Športsko-ribolovna udruga natjecatelja "Sever" Zvijerci, Bjelovar</item>
    </derivirana_varijabla>
  </DomainObject.Predmet.SudioniciListNaziv>
  <DomainObject.Predmet.SudioniciListAdressOIB>
    <izvorni_sadrzaj>
      <item>FINA, RC ZAGREB, Podružnica Bjelovar, OIB 85821130368, F. Supila 4,43000 Bjelovar</item>
      <item>Športsko-ribolovna udruga natjecatelja "Sever" Zvijerci, Bjelovar, OIB 52796149819, Zvijerci 100,43000 Zvijerci</item>
    </izvorni_sadrzaj>
    <derivirana_varijabla naziv="DomainObject.Predmet.SudioniciListAdressOIB_1">
      <item>FINA, RC ZAGREB, Podružnica Bjelovar, OIB 85821130368, F. Supila 4,43000 Bjelovar</item>
      <item>Športsko-ribolovna udruga natjecatelja "Sever" Zvijerci, Bjelovar, OIB 52796149819, Zvijerci 100,43000 Zvijerci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52796149819</item>
    </izvorni_sadrzaj>
    <derivirana_varijabla naziv="DomainObject.Predmet.SudioniciListNazivOIB_1">
      <item>, OIB 85821130368</item>
      <item>, OIB 52796149819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279</properties:Words>
  <properties:Characters>1574</properties:Characters>
  <properties:Lines>49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2015-11-11T12:45:00Z</dcterms:created>
  <dc:creator>553y7k3</dc:creator>
  <cp:lastModifiedBy>Željka Vitez</cp:lastModifiedBy>
  <cp:lastPrinted>2015-11-11T12:44:00Z</cp:lastPrinted>
  <dcterms:modified xmlns:xsi="http://www.w3.org/2001/XMLSchema-instance" xsi:type="dcterms:W3CDTF">2015-11-11T12:45:00Z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