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7569" w14:paraId="c857569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8958FF" w:rsidRPr="008958FF">
        <w:t>LIGUSTRUM d.o.o., OIB: 36003684121, Split, Gupčeva 38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C77A61">
        <w:t>16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A73889" w:rsidRPr="00A73889">
        <w:t>LIGUSTRUM d.o.o., OIB: 36003684121, Split, Gupčeva 38</w:t>
      </w:r>
      <w:r w:rsidR="006B3ED2">
        <w:t xml:space="preserve">, </w:t>
      </w:r>
      <w:r>
        <w:t xml:space="preserve">na dan </w:t>
      </w:r>
      <w:r w:rsidR="008958FF">
        <w:t>28. listopada</w:t>
      </w:r>
      <w:r>
        <w:t xml:space="preserve"> 2015. godine u </w:t>
      </w:r>
      <w:r w:rsidR="008A558F" w:rsidRPr="008A558F">
        <w:t>Očevidniku redoslijeda osnova za plaćanje ima evidentirane neizvršene osnove za plaćanje</w:t>
      </w:r>
      <w:r w:rsidR="008958FF">
        <w:t xml:space="preserve"> u neprekinutom razdoblju od 1</w:t>
      </w:r>
      <w:r w:rsidR="00C77A61">
        <w:t>2</w:t>
      </w:r>
      <w:r w:rsidR="008958FF">
        <w:t>0</w:t>
      </w:r>
      <w:r w:rsidR="008A558F" w:rsidRPr="008A558F">
        <w:t xml:space="preserve"> dana, u ukupnom iznosu od </w:t>
      </w:r>
      <w:r w:rsidR="008958FF">
        <w:t xml:space="preserve">1.529,08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</w:t>
      </w:r>
      <w:r w:rsidR="00C77A61">
        <w:t>6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8958FF">
      <w:t>14</w:t>
    </w:r>
    <w:r w:rsidR="00C77A61">
      <w:t>9</w:t>
    </w:r>
    <w:r w:rsidR="008958FF">
      <w:t>6</w:t>
    </w:r>
    <w:r w:rsidR="00C77A6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77925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58FF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3889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77A6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St-1496/2015</izvorni_sadrzaj>
    <derivirana_varijabla naziv="DomainObject.Predmet.OznakaBroj_1">St-1496/2015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LIGUSTRUM d.o.o. usluge salona za uljepšavanje, njegu i održavanje tijela</izvorni_sadrzaj>
    <derivirana_varijabla naziv="DomainObject.Predmet.ProtustrankaFormated_1">  LIGUSTRUM d.o.o. usluge salona za uljepšavanje, njegu i održavanje tijela</derivirana_varijabla>
  </DomainObject.Predmet.ProtustrankaFormated>
  <DomainObject.Predmet.ProtustrankaFormatedOIB>
    <izvorni_sadrzaj>  LIGUSTRUM d.o.o. usluge salona za uljepšavanje, njegu i održavanje tijela, OIB 36003684121</izvorni_sadrzaj>
    <derivirana_varijabla naziv="DomainObject.Predmet.ProtustrankaFormatedOIB_1">  LIGUSTRUM d.o.o. usluge salona za uljepšavanje, njegu i održavanje tijela, OIB 36003684121</derivirana_varijabla>
  </DomainObject.Predmet.ProtustrankaFormatedOIB>
  <DomainObject.Predmet.ProtustrankaFormatedWithAdress>
    <izvorni_sadrzaj> LIGUSTRUM d.o.o. usluge salona za uljepšavanje, njegu i održavanje tijela, Gupčeva 38, 21000 Split</izvorni_sadrzaj>
    <derivirana_varijabla naziv="DomainObject.Predmet.ProtustrankaFormatedWithAdress_1"> LIGUSTRUM d.o.o. usluge salona za uljepšavanje, njegu i održavanje tijela, Gupčeva 38, 21000 Split</derivirana_varijabla>
  </DomainObject.Predmet.ProtustrankaFormatedWithAdress>
  <DomainObject.Predmet.ProtustrankaFormatedWithAdressOIB>
    <izvorni_sadrzaj> LIGUSTRUM d.o.o. usluge salona za uljepšavanje, njegu i održavanje tijela, OIB 36003684121, Gupčeva 38, 21000 Split</izvorni_sadrzaj>
    <derivirana_varijabla naziv="DomainObject.Predmet.ProtustrankaFormatedWithAdressOIB_1"> LIGUSTRUM d.o.o. usluge salona za uljepšavanje, njegu i održavanje tijela, OIB 36003684121, Gupčeva 38, 21000 Split</derivirana_varijabla>
  </DomainObject.Predmet.ProtustrankaFormatedWithAdressOIB>
  <DomainObject.Predmet.ProtustrankaWithAdress>
    <izvorni_sadrzaj>LIGUSTRUM d.o.o. usluge salona za uljepšavanje, njegu i održavanje tijela Gupčeva 38, 21000 Split</izvorni_sadrzaj>
    <derivirana_varijabla naziv="DomainObject.Predmet.ProtustrankaWithAdress_1">LIGUSTRUM d.o.o. usluge salona za uljepšavanje, njegu i održavanje tijela Gupčeva 38, 21000 Split</derivirana_varijabla>
  </DomainObject.Predmet.ProtustrankaWithAdress>
  <DomainObject.Predmet.ProtustrankaWithAdressOIB>
    <izvorni_sadrzaj>LIGUSTRUM d.o.o. usluge salona za uljepšavanje, njegu i održavanje tijela, OIB 36003684121, Gupčeva 38, 21000 Split</izvorni_sadrzaj>
    <derivirana_varijabla naziv="DomainObject.Predmet.ProtustrankaWithAdressOIB_1">LIGUSTRUM d.o.o. usluge salona za uljepšavanje, njegu i održavanje tijela, OIB 36003684121, Gupčeva 38, 21000 Split</derivirana_varijabla>
  </DomainObject.Predmet.ProtustrankaWithAdressOIB>
  <DomainObject.Predmet.ProtustrankaNazivFormated>
    <izvorni_sadrzaj>LIGUSTRUM d.o.o. usluge salona za uljepšavanje, njegu i održavanje tijela</izvorni_sadrzaj>
    <derivirana_varijabla naziv="DomainObject.Predmet.ProtustrankaNazivFormated_1">LIGUSTRUM d.o.o. usluge salona za uljepšavanje, njegu i održavanje tijela</derivirana_varijabla>
  </DomainObject.Predmet.ProtustrankaNazivFormated>
  <DomainObject.Predmet.ProtustrankaNazivFormatedOIB>
    <izvorni_sadrzaj>LIGUSTRUM d.o.o. usluge salona za uljepšavanje, njegu i održavanje tijela, OIB 36003684121</izvorni_sadrzaj>
    <derivirana_varijabla naziv="DomainObject.Predmet.ProtustrankaNazivFormatedOIB_1">LIGUSTRUM d.o.o. usluge salona za uljepšavanje, njegu i održavanje tijela, OIB 36003684121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1529.08</izvorni_sadrzaj>
    <derivirana_varijabla naziv="DomainObject.Predmet.TrenutnaVrijednost_1">1529.08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LIGUSTRUM d.o.o. usluge salona za uljepšavanje, njegu i održavanje tijela</item>
    </izvorni_sadrzaj>
    <derivirana_varijabla naziv="DomainObject.Predmet.ProtuStrankaListFormated_1">
      <item>LIGUSTRUM d.o.o. usluge salona za uljepšavanje, njegu i održavanje tijela</item>
    </derivirana_varijabla>
  </DomainObject.Predmet.ProtuStrankaListFormated>
  <DomainObject.Predmet.ProtuStrankaListFormatedOIB>
    <izvorni_sadrzaj>
      <item>LIGUSTRUM d.o.o. usluge salona za uljepšavanje, njegu i održavanje tijela, OIB 36003684121</item>
    </izvorni_sadrzaj>
    <derivirana_varijabla naziv="DomainObject.Predmet.ProtuStrankaListFormatedOIB_1">
      <item>LIGUSTRUM d.o.o. usluge salona za uljepšavanje, njegu i održavanje tijela, OIB 36003684121</item>
    </derivirana_varijabla>
  </DomainObject.Predmet.ProtuStrankaListFormatedOIB>
  <DomainObject.Predmet.ProtuStrankaListFormatedWithAdress>
    <izvorni_sadrzaj>
      <item>LIGUSTRUM d.o.o. usluge salona za uljepšavanje, njegu i održavanje tijela, Gupčeva 38, 21000 Split</item>
    </izvorni_sadrzaj>
    <derivirana_varijabla naziv="DomainObject.Predmet.ProtuStrankaListFormatedWithAdress_1">
      <item>LIGUSTRUM d.o.o. usluge salona za uljepšavanje, njegu i održavanje tijela, Gupčeva 38, 21000 Split</item>
    </derivirana_varijabla>
  </DomainObject.Predmet.ProtuStrankaListFormatedWithAdress>
  <DomainObject.Predmet.ProtuStrankaListFormatedWithAdressOIB>
    <izvorni_sadrzaj>
      <item>LIGUSTRUM d.o.o. usluge salona za uljepšavanje, njegu i održavanje tijela, OIB 36003684121, Gupčeva 38, 21000 Split</item>
    </izvorni_sadrzaj>
    <derivirana_varijabla naziv="DomainObject.Predmet.ProtuStrankaListFormatedWithAdressOIB_1">
      <item>LIGUSTRUM d.o.o. usluge salona za uljepšavanje, njegu i održavanje tijela, OIB 36003684121, Gupčeva 38, 21000 Split</item>
    </derivirana_varijabla>
  </DomainObject.Predmet.ProtuStrankaListFormatedWithAdressOIB>
  <DomainObject.Predmet.ProtuStrankaListNazivFormated>
    <izvorni_sadrzaj>
      <item>LIGUSTRUM d.o.o. usluge salona za uljepšavanje, njegu i održavanje tijela</item>
    </izvorni_sadrzaj>
    <derivirana_varijabla naziv="DomainObject.Predmet.ProtuStrankaListNazivFormated_1">
      <item>LIGUSTRUM d.o.o. usluge salona za uljepšavanje, njegu i održavanje tijela</item>
    </derivirana_varijabla>
  </DomainObject.Predmet.ProtuStrankaListNazivFormated>
  <DomainObject.Predmet.ProtuStrankaListNazivFormatedOIB>
    <izvorni_sadrzaj>
      <item>LIGUSTRUM d.o.o. usluge salona za uljepšavanje, njegu i održavanje tijela, OIB 36003684121</item>
    </izvorni_sadrzaj>
    <derivirana_varijabla naziv="DomainObject.Predmet.ProtuStrankaListNazivFormatedOIB_1">
      <item>LIGUSTRUM d.o.o. usluge salona za uljepšavanje, njegu i održavanje tijela, OIB 36003684121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LIGUSTRUM d.o.o. usluge salona za uljepšavanje, njegu i održavanje tijela</izvorni_sadrzaj>
    <derivirana_varijabla naziv="DomainObject.Predmet.ProtustrankaIDrugi_1">LIGUSTRUM d.o.o. usluge salona za uljepšavanje, njegu i održavanje tijela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LIGUSTRUM d.o.o. usluge salona za uljepšavanje, njegu i održavanje tijela, OIB 36003684121, Gupčeva 38, 21000 Split</izvorni_sadrzaj>
    <derivirana_varijabla naziv="DomainObject.Predmet.ProtustrankaIDrugiAdressOIB_1">LIGUSTRUM d.o.o. usluge salona za uljepšavanje, njegu i održavanje tijela, OIB 36003684121, Gupčeva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LIGUSTRUM d.o.o. usluge salona za uljepšavanje, njegu i održavanje tijela</item>
      <item>FINANCIJSKA AGENCIJA,RC SPLIT</item>
    </izvorni_sadrzaj>
    <derivirana_varijabla naziv="DomainObject.Predmet.SudioniciListNaziv_1">
      <item>LIGUSTRUM d.o.o. usluge salona za uljepšavanje, njegu i održavanje tijela</item>
      <item>FINANCIJSKA AGENCIJA,RC SPLIT</item>
    </derivirana_varijabla>
  </DomainObject.Predmet.SudioniciListNaziv>
  <DomainObject.Predmet.SudioniciListAdressOIB>
    <izvorni_sadrzaj>
      <item>LIGUSTRUM d.o.o. usluge salona za uljepšavanje, njegu i održavanje tijela, OIB 36003684121, Gupčeva 38,21000 Split</item>
      <item>FINANCIJSKA AGENCIJA,RC SPLIT, OIB 85821130368, Mažuranićevo šetalište 24b,21000 Split</item>
    </izvorni_sadrzaj>
    <derivirana_varijabla naziv="DomainObject.Predmet.SudioniciListAdressOIB_1">
      <item>LIGUSTRUM d.o.o. usluge salona za uljepšavanje, njegu i održavanje tijela, OIB 36003684121, Gupčeva 38,21000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36003684121</item>
      <item>, OIB 85821130368</item>
    </izvorni_sadrzaj>
    <derivirana_varijabla naziv="DomainObject.Predmet.SudioniciListNazivOIB_1">
      <item>, OIB 36003684121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706D55-8F03-4D6A-8D3A-7FE86C90B6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1804</properties:Characters>
  <properties:Lines>37</properties:Lines>
  <properties:Paragraphs>15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2015-10-27T14:28:00Z</dcterms:created>
  <dc:creator>nmarkovic</dc:creator>
  <cp:lastModifiedBy>Ana Golub Gruić</cp:lastModifiedBy>
  <cp:lastPrinted>2016-11-16T08:33:00Z</cp:lastPrinted>
  <dcterms:modified xmlns:xsi="http://www.w3.org/2001/XMLSchema-instance" xsi:type="dcterms:W3CDTF">2016-11-16T09:23:00Z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