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49dd" w14:paraId="8d649dd" w:rsidRDefault="006B1865" w:rsidP="00371426" w:rsidR="006B1865">
      <w:pPr>
        <w15:collapsed w:val="false"/>
      </w:pPr>
      <w:bookmarkStart w:name="_GoBack" w:id="0"/>
      <w:bookmarkEnd w:id="0"/>
    </w:p>
    <w:p w:rsidRDefault="001F0CEC" w:rsidP="001F0CEC" w:rsidR="001F0CEC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CEC" w:rsidP="001F0CEC" w:rsidR="001F0CEC"/>
    <w:p w:rsidRDefault="001F0CEC" w:rsidP="001F0CEC" w:rsidR="001F0CEC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0CEC" w:rsidP="001F0CEC" w:rsidR="001F0CEC">
      <w:pPr>
        <w:jc w:val="both"/>
        <w:rPr>
          <w:rFonts w:eastAsia="Calibri"/>
          <w:bCs/>
          <w:lang w:eastAsia="en-US" w:val="fr-FR"/>
        </w:rPr>
      </w:pPr>
      <w:r>
        <w:t>TRGOVAČKI SUD U SPLITU</w:t>
      </w:r>
    </w:p>
    <w:p w:rsidRDefault="001F0CEC" w:rsidP="001F0CEC" w:rsidR="001F0CEC">
      <w:pPr>
        <w:jc w:val="both"/>
        <w:rPr>
          <w:rFonts w:eastAsia="Calibri"/>
          <w:bCs/>
          <w:lang w:eastAsia="en-US" w:val="en-US"/>
        </w:rPr>
      </w:pPr>
      <w:r>
        <w:rPr>
          <w:rFonts w:eastAsia="Calibri"/>
          <w:bCs/>
          <w:lang w:eastAsia="en-US" w:val="fr-FR"/>
        </w:rPr>
        <w:t xml:space="preserve">Sukoišanska 6, Split                                    </w:t>
      </w:r>
      <w:r>
        <w:rPr>
          <w:rFonts w:eastAsia="Calibri"/>
          <w:lang w:eastAsia="en-US"/>
        </w:rPr>
        <w:t>                                       </w:t>
      </w:r>
    </w:p>
    <w:p w:rsidRDefault="001F0CEC" w:rsidP="001F0CEC" w:rsidR="001F0CEC">
      <w:pPr>
        <w:spacing w:after="260" w:before="260"/>
        <w:jc w:val="center"/>
        <w:rPr>
          <w:rFonts w:eastAsia="Calibri"/>
          <w:spacing w:val="60"/>
          <w:lang w:eastAsia="en-US" w:val="en-US"/>
        </w:rPr>
      </w:pPr>
      <w:r>
        <w:rPr>
          <w:rFonts w:eastAsia="Calibri"/>
          <w:spacing w:val="60"/>
          <w:lang w:eastAsia="en-US" w:val="en-US"/>
        </w:rPr>
        <w:t>REPUBLIKA HRVATSKA</w:t>
      </w:r>
    </w:p>
    <w:p w:rsidRDefault="001F0CEC" w:rsidP="001F0CEC" w:rsidR="001F0CEC">
      <w:pPr>
        <w:spacing w:after="260" w:before="260"/>
        <w:jc w:val="center"/>
        <w:rPr>
          <w:rFonts w:eastAsia="Calibri"/>
          <w:bCs/>
          <w:spacing w:val="60"/>
          <w:lang w:eastAsia="en-US" w:val="en-US"/>
        </w:rPr>
      </w:pPr>
      <w:r>
        <w:rPr>
          <w:rFonts w:eastAsia="Calibri"/>
          <w:bCs/>
          <w:spacing w:val="60"/>
          <w:lang w:eastAsia="en-US" w:val="en-US"/>
        </w:rPr>
        <w:t>ZAKLJUČAK</w:t>
      </w:r>
    </w:p>
    <w:p w:rsidRDefault="001F0CEC" w:rsidP="001F0CEC" w:rsidR="001F0CEC">
      <w:pPr>
        <w:spacing w:before="2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Splitu, </w:t>
      </w:r>
      <w:r>
        <w:t>po sucu tog suda Katarini Mikulić, kao stečajnom sucu</w:t>
      </w:r>
      <w:r>
        <w:rPr>
          <w:rFonts w:eastAsia="Calibri"/>
          <w:lang w:eastAsia="en-US"/>
        </w:rPr>
        <w:t xml:space="preserve">, na prijedlog sudskog savjetnika Larija Glavaša, </w:t>
      </w:r>
      <w:r>
        <w:t>u postupku povodom zahtjeva FINANCIJSKE AGENCIJE, Regionalni centar Split, Podružnica Split, Mažuranićevo šetalište 24B, OIB: 85821130368, za provedbu skraćenog stečajnog postupka nad dužnikom REDIVIVA d.o.o., OIB: 85817732994, A. Starčevića 3, Split, dana 18. siječnja</w:t>
      </w:r>
      <w:r>
        <w:rPr>
          <w:rFonts w:eastAsia="Calibri"/>
          <w:lang w:eastAsia="en-US"/>
        </w:rPr>
        <w:t xml:space="preserve"> 2017. godine   </w:t>
      </w:r>
    </w:p>
    <w:p w:rsidRDefault="001F0CEC" w:rsidP="001F0CEC" w:rsidR="001F0CEC">
      <w:pPr>
        <w:spacing w:before="220"/>
        <w:jc w:val="both"/>
        <w:rPr>
          <w:rFonts w:eastAsia="Calibri"/>
          <w:lang w:eastAsia="en-US"/>
        </w:rPr>
      </w:pPr>
    </w:p>
    <w:p w:rsidRDefault="001F0CEC" w:rsidP="001F0CEC" w:rsidR="001F0CEC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1F0CEC" w:rsidP="001F0CEC" w:rsidR="001F0CEC">
      <w:pPr>
        <w:rPr>
          <w:spacing w:val="100"/>
        </w:rPr>
      </w:pPr>
    </w:p>
    <w:p w:rsidRDefault="001F0CEC" w:rsidP="001F0CEC" w:rsidR="001F0CEC">
      <w:pPr>
        <w:jc w:val="both"/>
      </w:pPr>
      <w:r>
        <w:t>I</w:t>
      </w:r>
      <w:r>
        <w:tab/>
        <w:t>Poziva se vjerovnik H-ABDUCO d.o.o., Zagreb, Slavonska avenija 6a, OIB: 13667298928, u roku od osam (8) dana od dana primitka ovog zaključka:</w:t>
      </w:r>
    </w:p>
    <w:p w:rsidRDefault="001F0CEC" w:rsidP="001F0CEC" w:rsidR="001F0CEC">
      <w:pPr>
        <w:jc w:val="both"/>
      </w:pPr>
    </w:p>
    <w:p w:rsidRDefault="001F0CEC" w:rsidP="001F0CEC" w:rsidR="001F0CEC">
      <w:pPr>
        <w:jc w:val="both"/>
        <w:rPr>
          <w:color w:val="FF0000"/>
        </w:rPr>
      </w:pPr>
      <w:r>
        <w:t>-uplatiti iznos od 1.000,00 kuna u Fond za namirenje troškova stečajnog postupka na račun sudskog depozita Trgovačkog suda u Splitu HR1623900011300000664 otvorenog kod Hrvatske Poštanske Banke d.d. Zagreb, model HR 02, pozivom na broj 1809-2015.</w:t>
      </w:r>
    </w:p>
    <w:p w:rsidRDefault="001F0CEC" w:rsidP="001F0CEC" w:rsidR="001F0CEC">
      <w:pPr>
        <w:jc w:val="both"/>
      </w:pPr>
    </w:p>
    <w:p w:rsidRDefault="001F0CEC" w:rsidP="001F0CEC" w:rsidR="001F0CEC">
      <w:pPr>
        <w:jc w:val="both"/>
      </w:pPr>
      <w:r>
        <w:t>-uplatiti dodatni iznos predujma od 5.000,00 kuna za namirenje troškova stečajnog postupka na račun sudskog depozita Trgovačkog suda u Splitu HR1623900011300000664 otvorenog kod Hrvatske Poštanske Banke d.d. Zagreb, model HR 02, pozivom na broj 1809-2015.</w:t>
      </w:r>
    </w:p>
    <w:p w:rsidRDefault="001F0CEC" w:rsidP="001F0CEC" w:rsidR="001F0CEC"/>
    <w:p w:rsidRDefault="001F0CEC" w:rsidP="001F0CEC" w:rsidR="001F0CEC">
      <w:pPr>
        <w:jc w:val="both"/>
      </w:pPr>
      <w:r>
        <w:t>II</w:t>
      </w:r>
      <w:r>
        <w:tab/>
        <w:t xml:space="preserve"> Ukoliko vjerovnik ne postupi kao pod točkom I izreke, sud će donijeti rješenje o otvaranju i zaključenju skraćenog stečajnog postupka.</w:t>
      </w:r>
    </w:p>
    <w:p w:rsidRDefault="001F0CEC" w:rsidP="001F0CEC" w:rsidR="001F0CEC">
      <w:pPr>
        <w:jc w:val="both"/>
      </w:pPr>
    </w:p>
    <w:p w:rsidRDefault="001F0CEC" w:rsidP="001F0CEC" w:rsidR="001F0CEC">
      <w:pPr>
        <w:jc w:val="center"/>
      </w:pPr>
      <w:r>
        <w:t>Obrazloženje</w:t>
      </w:r>
    </w:p>
    <w:p w:rsidRDefault="001F0CEC" w:rsidP="001F0CEC" w:rsidR="001F0CEC">
      <w:pPr>
        <w:pStyle w:val="Tijeloteksta"/>
        <w:jc w:val="center"/>
      </w:pPr>
    </w:p>
    <w:p w:rsidRDefault="001F0CEC" w:rsidP="001F0CEC" w:rsidR="001F0CEC">
      <w:pPr>
        <w:jc w:val="both"/>
      </w:pPr>
      <w:r>
        <w:t>Financijska agencija, Regionalni centar Split podnijela je ovom sudu 30. listopada 2015. godine zahtjev za provedbu skraćenog stečajnog postupka nad dužnikom REDIVIVA d.o.o., OIB: 85817732994, A. Starčevića 3, Split.</w:t>
      </w:r>
    </w:p>
    <w:p w:rsidRDefault="001F0CEC" w:rsidP="001F0CEC" w:rsidR="001F0CEC">
      <w:pPr>
        <w:spacing w:after="120" w:before="120"/>
        <w:jc w:val="both"/>
      </w:pPr>
      <w:r>
        <w:t>U podnesenom zahtjevu navedeno je da dužnik na dan 1. rujna 2015. godine, u Očevidniku redoslijeda osnova za plaćanje, ima evidentirane neizvršene osnove za plaćanje u neprekinutom razdoblju od 1185 dana, u ukupnom iznosu od 5.837.270,29 kuna, kao i da prema podacima koji su dostavljeni od Hrvatskog zavoda za mirovinsko osiguranje, dužnik nema zaposlenih.</w:t>
      </w:r>
    </w:p>
    <w:p w:rsidRDefault="001F0CEC" w:rsidP="001F0CEC" w:rsidR="001F0CEC">
      <w:pPr>
        <w:spacing w:after="120" w:before="120"/>
        <w:jc w:val="both"/>
      </w:pPr>
      <w:r>
        <w:lastRenderedPageBreak/>
        <w:t xml:space="preserve">Budući da su prema podacima iz podnesenog zahtjeva bile ispunjene pretpostavke iz čl. 428. Stečajnog zakona (˝Narodne novine˝ broj 71/15; dalje: SZ) ovaj sud je 18. siječnja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F0CEC" w:rsidP="001F0CEC" w:rsidR="001F0CEC">
      <w:pPr>
        <w:jc w:val="both"/>
      </w:pPr>
      <w:r>
        <w:t xml:space="preserve">Vjerovnik H-ABDUCO d.o.o., Zagreb, Slavonska avenija 6a, OIB: 13667298928, je podneskom od 25. veljače 2016. godine predložio otvaranje stečajnog postupka nad dužnikom navodeći da prema dužniku ima dospjelo potraživanje u ukupnom iznosu od 1.909.256,47 Eur u kunskoj protuvrijednosti i 7.878,34 kuna i u tom pravcu dostavlja odgovarajuće isprave kao dokaz svog potraživanja (list 7-55 spisa). </w:t>
      </w:r>
    </w:p>
    <w:p w:rsidRDefault="001F0CEC" w:rsidP="001F0CEC" w:rsidR="001F0CEC">
      <w:pPr>
        <w:spacing w:before="200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F0CEC" w:rsidP="001F0CEC" w:rsidR="001F0CEC">
      <w:pPr>
        <w:ind w:firstLine="708"/>
        <w:jc w:val="both"/>
      </w:pPr>
    </w:p>
    <w:p w:rsidRDefault="001F0CEC" w:rsidP="001F0CEC" w:rsidR="001F0CEC">
      <w:pPr>
        <w:tabs>
          <w:tab w:pos="1800" w:val="num"/>
        </w:tabs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F0CEC" w:rsidP="001F0CEC" w:rsidR="001F0CEC">
      <w:pPr>
        <w:spacing w:before="200"/>
        <w:jc w:val="both"/>
      </w:pPr>
      <w:r>
        <w:t>U konkretnom slučaju, vjerovnika H-ABDUCO d.o.o., Zagreb, Slavonska avenija 6a, OIB: 13667298928, koji je predložio otvaranje redovnog stečajnog postupka, a koji nije oslobođen plaćanja predujma za namirenje troškova stečajnog postupka (čl. 114. st. 3. SZ-a), valjalo je obvezati na:</w:t>
      </w:r>
    </w:p>
    <w:p w:rsidRDefault="001F0CEC" w:rsidP="001F0CEC" w:rsidR="001F0CEC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F0CEC" w:rsidP="001F0CEC" w:rsidR="001F0CEC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1F0CEC" w:rsidP="001F0CEC" w:rsidR="001F0CEC">
      <w:pPr>
        <w:spacing w:before="200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F0CEC" w:rsidP="001F0CEC" w:rsidR="001F0CEC">
      <w:pPr>
        <w:spacing w:before="200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F0CEC" w:rsidP="001F0CEC" w:rsidR="001F0CEC">
      <w:pPr>
        <w:spacing w:before="200"/>
        <w:jc w:val="both"/>
      </w:pPr>
      <w:r>
        <w:t>U  konkretnom slučaju, ovaj sud smatra da bi iznos od 6.000,00 kn bio dostatan za namirenje troškova prethodnog postupka i to procjenjujući:</w:t>
      </w:r>
    </w:p>
    <w:p w:rsidRDefault="001F0CEC" w:rsidP="001F0CEC" w:rsidR="001F0CEC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F0CEC" w:rsidP="001F0CEC" w:rsidR="001F0CEC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F0CEC" w:rsidP="001F0CEC" w:rsidR="001F0CEC">
      <w:pPr>
        <w:spacing w:before="60"/>
        <w:ind w:firstLine="709"/>
        <w:jc w:val="both"/>
      </w:pPr>
      <w:r>
        <w:t>- trošak sudskih i drugih pristojbi u iznosu od 300,00 kn</w:t>
      </w:r>
    </w:p>
    <w:p w:rsidRDefault="001F0CEC" w:rsidP="001F0CEC" w:rsidR="001F0CEC">
      <w:pPr>
        <w:spacing w:before="60"/>
        <w:ind w:firstLine="709"/>
        <w:jc w:val="both"/>
      </w:pPr>
      <w:r>
        <w:t>- trošak izrade novog pečata dužnika u iznosu od 100,00 kn</w:t>
      </w:r>
    </w:p>
    <w:p w:rsidRDefault="001F0CEC" w:rsidP="001F0CEC" w:rsidR="001F0CEC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F0CEC" w:rsidP="001F0CEC" w:rsidR="001F0CEC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F0CEC" w:rsidP="001F0CEC" w:rsidR="001F0CEC">
      <w:pPr>
        <w:spacing w:before="200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donijeti rješenje o otvaranju i zaključenju skraćenog stečajnoga postupka (čl. 431. st. 2. SZ-a).</w:t>
      </w:r>
    </w:p>
    <w:p w:rsidRDefault="001F0CEC" w:rsidP="001F0CEC" w:rsidR="001F0CEC">
      <w:pPr>
        <w:spacing w:before="200"/>
        <w:jc w:val="both"/>
      </w:pPr>
    </w:p>
    <w:p w:rsidRDefault="001F0CEC" w:rsidP="001F0CEC" w:rsidR="001F0CEC">
      <w:pPr>
        <w:spacing w:before="200"/>
        <w:jc w:val="center"/>
      </w:pPr>
      <w:r>
        <w:t>U Splitu, 18. siječnja 2017. godine</w:t>
      </w:r>
    </w:p>
    <w:p w:rsidRDefault="001F0CEC" w:rsidP="001F0CEC" w:rsidR="001F0CEC">
      <w:pPr>
        <w:ind w:left="6480"/>
        <w:jc w:val="right"/>
      </w:pPr>
      <w:r>
        <w:t>SUDAC</w:t>
      </w:r>
    </w:p>
    <w:p w:rsidRDefault="001F0CEC" w:rsidP="001F0CEC" w:rsidR="001F0CEC">
      <w:pPr>
        <w:ind w:left="6480"/>
        <w:jc w:val="right"/>
      </w:pPr>
    </w:p>
    <w:p w:rsidRDefault="001F0CEC" w:rsidP="001F0CEC" w:rsidR="001F0CEC">
      <w:pPr>
        <w:ind w:left="6480"/>
        <w:jc w:val="right"/>
      </w:pPr>
    </w:p>
    <w:p w:rsidRDefault="001F0CEC" w:rsidP="001F0CEC" w:rsidR="001F0CEC">
      <w:pPr>
        <w:ind w:left="6480"/>
        <w:jc w:val="right"/>
      </w:pPr>
      <w:r>
        <w:t xml:space="preserve">Katarina Mikulić </w:t>
      </w:r>
    </w:p>
    <w:p w:rsidRDefault="001F0CEC" w:rsidP="001F0CEC" w:rsidR="001F0CEC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1F0CEC" w:rsidP="001F0CEC" w:rsidR="001F0CEC"/>
    <w:p w:rsidRDefault="001F0CEC" w:rsidP="001F0CEC" w:rsidR="001F0CEC">
      <w:r>
        <w:t>POUKA O PRAVNOM LIJEKU:</w:t>
      </w:r>
    </w:p>
    <w:p w:rsidRDefault="001F0CEC" w:rsidP="001F0CEC" w:rsidR="001F0CEC">
      <w:r>
        <w:t>Protiv ovog zaključka nije dopuštena žalba (čl. 19. st.7. SZ )</w:t>
      </w:r>
      <w:r>
        <w:tab/>
      </w:r>
      <w:r>
        <w:tab/>
      </w:r>
    </w:p>
    <w:p w:rsidRDefault="001F0CEC" w:rsidP="001F0CEC" w:rsidR="001F0CEC"/>
    <w:p w:rsidRDefault="001F0CEC" w:rsidP="001F0CEC" w:rsidR="001F0CEC">
      <w:r>
        <w:tab/>
      </w:r>
      <w:r>
        <w:tab/>
      </w:r>
      <w:r>
        <w:tab/>
      </w:r>
      <w:r>
        <w:tab/>
      </w:r>
    </w:p>
    <w:p w:rsidRDefault="001F0CEC" w:rsidP="001F0CEC" w:rsidR="001F0CEC">
      <w:r>
        <w:t>DNA:</w:t>
      </w:r>
    </w:p>
    <w:p w:rsidRDefault="001F0CEC" w:rsidP="001F0CEC" w:rsidR="001F0CEC">
      <w:r>
        <w:t xml:space="preserve">- e-oglasna ploča suda </w:t>
      </w:r>
    </w:p>
    <w:p w:rsidRDefault="001F0CEC" w:rsidP="001F0CEC" w:rsidR="001F0CEC">
      <w:r>
        <w:t xml:space="preserve">- vjerovniku </w:t>
      </w:r>
    </w:p>
    <w:p w:rsidRDefault="001F0CEC" w:rsidP="001F0CEC" w:rsidR="001F0CEC">
      <w:r>
        <w:t xml:space="preserve">- spis </w:t>
      </w:r>
    </w:p>
    <w:p w:rsidRDefault="001F0CEC" w:rsidP="001F0CEC" w:rsidR="001F0CEC"/>
    <w:p w:rsidRDefault="001F0CEC" w:rsidP="001F0CEC" w:rsidR="001F0CEC"/>
    <w:p w:rsidRDefault="001F0CEC" w:rsidP="001F0CEC" w:rsidR="001F0CEC"/>
    <w:p w:rsidRDefault="001F0CEC" w:rsidP="001F0CEC" w:rsidR="001F0CEC">
      <w:pPr>
        <w:rPr>
          <w:spacing w:val="100"/>
        </w:rPr>
      </w:pPr>
    </w:p>
    <w:p w:rsidRDefault="001F0CEC" w:rsidP="001F0CEC" w:rsidR="001F0CEC">
      <w:pPr>
        <w:jc w:val="both"/>
        <w:rPr>
          <w:color w:val="FF0000"/>
        </w:rPr>
      </w:pPr>
    </w:p>
    <w:p w:rsidRDefault="001F0CEC" w:rsidP="001F0CEC" w:rsidR="001F0CEC">
      <w:pPr>
        <w:jc w:val="both"/>
        <w:rPr>
          <w:color w:val="FF0000"/>
        </w:rPr>
      </w:pPr>
    </w:p>
    <w:p w:rsidRDefault="006B1865" w:rsidP="00371426" w:rsidR="006B1865"/>
    <w:sectPr w:rsidSect="003E6296" w:rsidR="006B186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A1C">
          <w:rPr>
            <w:noProof/>
          </w:rPr>
          <w:t>3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AA230F">
          <w:t>23</w:t>
        </w:r>
        <w:r w:rsidR="0065123C">
          <w:t>.</w:t>
        </w:r>
        <w:r>
          <w:t>St-</w:t>
        </w:r>
        <w:r w:rsidR="00167CE3">
          <w:t>1</w:t>
        </w:r>
        <w:r w:rsidR="00C54C06">
          <w:t>809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30F" w:rsidP="003E6296" w:rsidR="003E6296">
    <w:pPr>
      <w:pStyle w:val="Zaglavlje"/>
      <w:jc w:val="right"/>
    </w:pPr>
    <w:r>
      <w:t>23</w:t>
    </w:r>
    <w:r w:rsidR="00E61660">
      <w:t>.</w:t>
    </w:r>
    <w:r w:rsidR="003E6296">
      <w:t>St-</w:t>
    </w:r>
    <w:r w:rsidR="00167CE3">
      <w:t>1</w:t>
    </w:r>
    <w:r w:rsidR="00C54C06">
      <w:t>809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87507"/>
    <w:rsid w:val="000B4D96"/>
    <w:rsid w:val="000C4E7C"/>
    <w:rsid w:val="00150BB1"/>
    <w:rsid w:val="00167CE3"/>
    <w:rsid w:val="001F0CEC"/>
    <w:rsid w:val="002016A8"/>
    <w:rsid w:val="0022157D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4E5FB2"/>
    <w:rsid w:val="00536913"/>
    <w:rsid w:val="0059437E"/>
    <w:rsid w:val="00606B58"/>
    <w:rsid w:val="0065123C"/>
    <w:rsid w:val="00687E74"/>
    <w:rsid w:val="006B132E"/>
    <w:rsid w:val="006B1865"/>
    <w:rsid w:val="006E3249"/>
    <w:rsid w:val="006E3659"/>
    <w:rsid w:val="0071519E"/>
    <w:rsid w:val="007537B5"/>
    <w:rsid w:val="007837D8"/>
    <w:rsid w:val="00787737"/>
    <w:rsid w:val="007F568F"/>
    <w:rsid w:val="007F7A84"/>
    <w:rsid w:val="00814EDB"/>
    <w:rsid w:val="00815142"/>
    <w:rsid w:val="00853B3E"/>
    <w:rsid w:val="008731FD"/>
    <w:rsid w:val="00981D37"/>
    <w:rsid w:val="00A466AA"/>
    <w:rsid w:val="00A51DE9"/>
    <w:rsid w:val="00A530EA"/>
    <w:rsid w:val="00A70E46"/>
    <w:rsid w:val="00AA230F"/>
    <w:rsid w:val="00B7506F"/>
    <w:rsid w:val="00C54C06"/>
    <w:rsid w:val="00C57F9C"/>
    <w:rsid w:val="00CC1F1D"/>
    <w:rsid w:val="00D30A1C"/>
    <w:rsid w:val="00D45828"/>
    <w:rsid w:val="00D47A83"/>
    <w:rsid w:val="00DD0D50"/>
    <w:rsid w:val="00E61660"/>
    <w:rsid w:val="00EB6A52"/>
    <w:rsid w:val="00EE0D52"/>
    <w:rsid w:val="00F2599E"/>
    <w:rsid w:val="00FA04AB"/>
    <w:rsid w:val="00FE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E5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E5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8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5761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77826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829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576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61811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9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677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9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52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4120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240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St-1809/2015-4</izvorni_sadrzaj>
    <derivirana_varijabla naziv="DomainObject.Oznaka_1">St-1809/2015-4</derivirana_varijabla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St-1809/2015</izvorni_sadrzaj>
    <derivirana_varijabla naziv="DomainObject.Predmet.OznakaBroj_1">St-1809/2015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REDIVIVA d.o.o. za prijevoz, vađenje ruda i kamena</izvorni_sadrzaj>
    <derivirana_varijabla naziv="DomainObject.Predmet.ProtustrankaFormated_1">  REDIVIVA d.o.o. za prijevoz, vađenje ruda i kamena</derivirana_varijabla>
  </DomainObject.Predmet.ProtustrankaFormated>
  <DomainObject.Predmet.ProtustrankaFormatedOIB>
    <izvorni_sadrzaj>  REDIVIVA d.o.o. za prijevoz, vađenje ruda i kamena, OIB 85817732994</izvorni_sadrzaj>
    <derivirana_varijabla naziv="DomainObject.Predmet.ProtustrankaFormatedOIB_1">  REDIVIVA d.o.o. za prijevoz, vađenje ruda i kamena, OIB 85817732994</derivirana_varijabla>
  </DomainObject.Predmet.ProtustrankaFormatedOIB>
  <DomainObject.Predmet.ProtustrankaFormatedWithAdress>
    <izvorni_sadrzaj> REDIVIVA d.o.o. za prijevoz, vađenje ruda i kamena, A. Starčevića 3, 21000 Split</izvorni_sadrzaj>
    <derivirana_varijabla naziv="DomainObject.Predmet.ProtustrankaFormatedWithAdress_1"> REDIVIVA d.o.o. za prijevoz, vađenje ruda i kamena, A. Starčevića 3, 21000 Split</derivirana_varijabla>
  </DomainObject.Predmet.ProtustrankaFormatedWithAdress>
  <DomainObject.Predmet.ProtustrankaFormatedWithAdressOIB>
    <izvorni_sadrzaj> REDIVIVA d.o.o. za prijevoz, vađenje ruda i kamena, OIB 85817732994, A. Starčevića 3, 21000 Split</izvorni_sadrzaj>
    <derivirana_varijabla naziv="DomainObject.Predmet.ProtustrankaFormatedWithAdressOIB_1"> REDIVIVA d.o.o. za prijevoz, vađenje ruda i kamena, OIB 85817732994, A. Starčevića 3, 21000 Split</derivirana_varijabla>
  </DomainObject.Predmet.ProtustrankaFormatedWithAdressOIB>
  <DomainObject.Predmet.ProtustrankaWithAdress>
    <izvorni_sadrzaj>REDIVIVA d.o.o. za prijevoz, vađenje ruda i kamena A. Starčevića 3, 21000 Split</izvorni_sadrzaj>
    <derivirana_varijabla naziv="DomainObject.Predmet.ProtustrankaWithAdress_1">REDIVIVA d.o.o. za prijevoz, vađenje ruda i kamena A. Starčevića 3, 21000 Split</derivirana_varijabla>
  </DomainObject.Predmet.ProtustrankaWithAdress>
  <DomainObject.Predmet.ProtustrankaWithAdressOIB>
    <izvorni_sadrzaj>REDIVIVA d.o.o. za prijevoz, vađenje ruda i kamena, OIB 85817732994, A. Starčevića 3, 21000 Split</izvorni_sadrzaj>
    <derivirana_varijabla naziv="DomainObject.Predmet.ProtustrankaWithAdressOIB_1">REDIVIVA d.o.o. za prijevoz, vađenje ruda i kamena, OIB 85817732994, A. Starčevića 3, 21000 Split</derivirana_varijabla>
  </DomainObject.Predmet.ProtustrankaWithAdressOIB>
  <DomainObject.Predmet.ProtustrankaNazivFormated>
    <izvorni_sadrzaj>REDIVIVA d.o.o. za prijevoz, vađenje ruda i kamena</izvorni_sadrzaj>
    <derivirana_varijabla naziv="DomainObject.Predmet.ProtustrankaNazivFormated_1">REDIVIVA d.o.o. za prijevoz, vađenje ruda i kamena</derivirana_varijabla>
  </DomainObject.Predmet.ProtustrankaNazivFormated>
  <DomainObject.Predmet.ProtustrankaNazivFormatedOIB>
    <izvorni_sadrzaj>REDIVIVA d.o.o. za prijevoz, vađenje ruda i kamena, OIB 85817732994</izvorni_sadrzaj>
    <derivirana_varijabla naziv="DomainObject.Predmet.ProtustrankaNazivFormatedOIB_1">REDIVIVA d.o.o. za prijevoz, vađenje ruda i kamena,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5837270.29</izvorni_sadrzaj>
    <derivirana_varijabla naziv="DomainObject.Predmet.TrenutnaVrijednost_1">5837270.29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REDIVIVA d.o.o. za prijevoz, vađenje ruda i kamena</item>
    </izvorni_sadrzaj>
    <derivirana_varijabla naziv="DomainObject.Predmet.ProtuStrankaListFormated_1">
      <item>REDIVIVA d.o.o. za prijevoz, vađenje ruda i kamena</item>
    </derivirana_varijabla>
  </DomainObject.Predmet.ProtuStrankaListFormated>
  <DomainObject.Predmet.ProtuStrankaListFormatedOIB>
    <izvorni_sadrzaj>
      <item>REDIVIVA d.o.o. za prijevoz, vađenje ruda i kamena, OIB 85817732994</item>
    </izvorni_sadrzaj>
    <derivirana_varijabla naziv="DomainObject.Predmet.ProtuStrankaListFormatedOIB_1">
      <item>REDIVIVA d.o.o. za prijevoz, vađenje ruda i kamena, OIB 85817732994</item>
    </derivirana_varijabla>
  </DomainObject.Predmet.ProtuStrankaListFormatedOIB>
  <DomainObject.Predmet.ProtuStrankaListFormatedWithAdress>
    <izvorni_sadrzaj>
      <item>REDIVIVA d.o.o. za prijevoz, vađenje ruda i kamena, A. Starčevića 3, 21000 Split</item>
    </izvorni_sadrzaj>
    <derivirana_varijabla naziv="DomainObject.Predmet.ProtuStrankaListFormatedWithAdress_1">
      <item>REDIVIVA d.o.o. za prijevoz, vađenje ruda i kamena, A. Starčevića 3, 21000 Split</item>
    </derivirana_varijabla>
  </DomainObject.Predmet.ProtuStrankaListFormatedWithAdress>
  <DomainObject.Predmet.ProtuStrankaListFormatedWithAdressOIB>
    <izvorni_sadrzaj>
      <item>REDIVIVA d.o.o. za prijevoz, vađenje ruda i kamena, OIB 85817732994, A. Starčevića 3, 21000 Split</item>
    </izvorni_sadrzaj>
    <derivirana_varijabla naziv="DomainObject.Predmet.ProtuStrankaListFormatedWithAdressOIB_1">
      <item>REDIVIVA d.o.o. za prijevoz, vađenje ruda i kamena,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</item>
    </izvorni_sadrzaj>
    <derivirana_varijabla naziv="DomainObject.Predmet.ProtuStrankaListNazivFormated_1">
      <item>REDIVIVA d.o.o. za prijevoz, vađenje ruda i kamena</item>
    </derivirana_varijabla>
  </DomainObject.Predmet.ProtuStrankaListNazivFormated>
  <DomainObject.Predmet.ProtuStrankaListNazivFormatedOIB>
    <izvorni_sadrzaj>
      <item>REDIVIVA d.o.o. za prijevoz, vađenje ruda i kamena, OIB 85817732994</item>
    </izvorni_sadrzaj>
    <derivirana_varijabla naziv="DomainObject.Predmet.ProtuStrankaListNazivFormatedOIB_1">
      <item>REDIVIVA d.o.o. za prijevoz, vađenje ruda i kamena, OIB 85817732994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St-1809/2015-4</izvorni_sadrzaj>
    <derivirana_varijabla naziv="DomainObject.PoslovniBrojDokumenta_1">St-1809/2015-4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REDIVIVA d.o.o. za prijevoz, vađenje ruda i kamena</izvorni_sadrzaj>
    <derivirana_varijabla naziv="DomainObject.Predmet.ProtustrankaIDrugi_1">REDIVIVA d.o.o. za prijevoz, vađenje ruda i kamena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REDIVIVA d.o.o. za prijevoz, vađenje ruda i kamena, OIB 85817732994, A. Starčevića 3, 21000 Split</izvorni_sadrzaj>
    <derivirana_varijabla naziv="DomainObject.Predmet.ProtustrankaIDrugiAdressOIB_1">REDIVIVA d.o.o. za prijevoz, vađenje ruda i kamena,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REDIVIVA d.o.o. za prijevoz, vađenje ruda i kamena</item>
      <item>FINANCIJSKA AGENCIJA, RC SPLIT</item>
    </izvorni_sadrzaj>
    <derivirana_varijabla naziv="DomainObject.Predmet.SudioniciListNaziv_1">
      <item>REDIVIVA d.o.o. za prijevoz, vađenje ruda i kamena</item>
      <item>FINANCIJSKA AGENCIJA, RC SPLIT</item>
    </derivirana_varijabla>
  </DomainObject.Predmet.SudioniciListNaziv>
  <DomainObject.Predmet.SudioniciListAdressOIB>
    <izvorni_sadrzaj>
      <item>REDIVIVA d.o.o. za prijevoz, vađenje ruda i kamena, OIB 85817732994, A. Starčevića 3,21000 Split</item>
      <item>FINANCIJSKA AGENCIJA, RC SPLIT, OIB 85821130368, Mažuranićevo šetalište 24b,21000 Split</item>
    </izvorni_sadrzaj>
    <derivirana_varijabla naziv="DomainObject.Predmet.SudioniciListAdressOIB_1">
      <item>REDIVIVA d.o.o. za prijevoz, vađenje ruda i kamena, OIB 85817732994, A. Starčevića 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85817732994</item>
      <item>, OIB 85821130368</item>
    </izvorni_sadrzaj>
    <derivirana_varijabla naziv="DomainObject.Predmet.SudioniciListNazivOIB_1">
      <item>, OIB 85817732994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1127</properties:Words>
  <properties:Characters>6385</properties:Characters>
  <properties:Lines>131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2017-01-27T09:34:00Z</dcterms:created>
  <dc:creator>Katarina Mikulić</dc:creator>
  <cp:lastModifiedBy>Lari Glavaš</cp:lastModifiedBy>
  <cp:lastPrinted>2017-01-18T08:09:00Z</cp:lastPrinted>
  <dcterms:modified xmlns:xsi="http://www.w3.org/2001/XMLSchema-instance" xsi:type="dcterms:W3CDTF">2017-01-27T09:41:00Z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St-1809/2015-4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