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399b" w14:paraId="f51399b" w:rsidRDefault="00F11FAB" w:rsidP="00F11FAB" w:rsidR="00F11FA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tab/>
      </w: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FAB" w:rsidP="00F11FAB" w:rsidR="00F11FA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1FAB" w:rsidP="00F11FAB" w:rsidR="00F11FA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1FAB" w:rsidP="00F11FAB" w:rsidR="00F11FA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11FAB" w:rsidP="00F11FAB" w:rsidR="00F11FA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1FAB" w:rsidP="00F11FAB" w:rsidR="00F11F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11FAB" w:rsidP="00F11FAB" w:rsidR="00F11FAB">
      <w:pPr>
        <w:jc w:val="center"/>
        <w:rPr>
          <w:rFonts w:cs="Times New Roman" w:eastAsia="Times New Roman"/>
          <w:szCs w:val="24"/>
        </w:rPr>
      </w:pPr>
    </w:p>
    <w:p w:rsidRDefault="00F11FAB" w:rsidP="00F11FAB" w:rsidR="00F11F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S. T. d. o. o. Savudrija, Svjetioničarska 20a, OIB </w:t>
      </w:r>
      <w:r w:rsidRPr="00F11FAB">
        <w:rPr>
          <w:rFonts w:cs="Times New Roman" w:eastAsia="Times New Roman"/>
        </w:rPr>
        <w:t>24682164570</w:t>
      </w:r>
      <w:r>
        <w:rPr>
          <w:rFonts w:cs="Times New Roman" w:eastAsia="Times New Roman"/>
        </w:rPr>
        <w:t xml:space="preserve">, MBS </w:t>
      </w:r>
      <w:r w:rsidRPr="00F11FAB">
        <w:rPr>
          <w:rFonts w:cs="Times New Roman" w:eastAsia="Times New Roman"/>
        </w:rPr>
        <w:t>130017565</w:t>
      </w:r>
      <w:r>
        <w:rPr>
          <w:rFonts w:cs="Times New Roman" w:eastAsia="Times New Roman"/>
          <w:szCs w:val="24"/>
        </w:rPr>
        <w:t>, 27. studenog 2017.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S. T. d. o. o. Savudrija, Svjetioničarska 20a, OIB </w:t>
      </w:r>
      <w:r w:rsidRPr="00F11FAB">
        <w:rPr>
          <w:rFonts w:cs="Times New Roman" w:eastAsia="Times New Roman"/>
        </w:rPr>
        <w:t>24682164570</w:t>
      </w:r>
      <w:r>
        <w:rPr>
          <w:rFonts w:cs="Times New Roman" w:eastAsia="Times New Roman"/>
        </w:rPr>
        <w:t xml:space="preserve">, MBS </w:t>
      </w:r>
      <w:r w:rsidRPr="00F11FAB">
        <w:rPr>
          <w:rFonts w:cs="Times New Roman" w:eastAsia="Times New Roman"/>
        </w:rPr>
        <w:t>130017565</w:t>
      </w:r>
      <w:r>
        <w:rPr>
          <w:rFonts w:cs="Times New Roman" w:eastAsia="Times New Roman"/>
          <w:szCs w:val="24"/>
        </w:rPr>
        <w:t>.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F11FAB" w:rsidP="00F11FAB" w:rsidR="00F11FAB">
      <w:pPr>
        <w:rPr>
          <w:rFonts w:cs="Times New Roman" w:eastAsia="Times New Roman"/>
          <w:szCs w:val="20"/>
        </w:rPr>
      </w:pPr>
    </w:p>
    <w:p w:rsidRDefault="00F11FAB" w:rsidP="00F11FAB" w:rsidR="00F11F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S. T. d. o. o. Savudrija, Svjetioničarska 20a, OIB </w:t>
      </w:r>
      <w:r w:rsidRPr="00F11FAB">
        <w:rPr>
          <w:rFonts w:cs="Times New Roman" w:eastAsia="Times New Roman"/>
        </w:rPr>
        <w:t>24682164570</w:t>
      </w:r>
      <w:r>
        <w:rPr>
          <w:rFonts w:cs="Times New Roman" w:eastAsia="Times New Roman"/>
        </w:rPr>
        <w:t xml:space="preserve">, MBS </w:t>
      </w:r>
      <w:r w:rsidRPr="00F11FAB">
        <w:rPr>
          <w:rFonts w:cs="Times New Roman" w:eastAsia="Times New Roman"/>
        </w:rPr>
        <w:t>130017565</w:t>
      </w:r>
      <w:r>
        <w:rPr>
          <w:rFonts w:cs="Times New Roman" w:eastAsia="Times New Roman"/>
          <w:szCs w:val="24"/>
        </w:rPr>
        <w:t>.</w:t>
      </w:r>
    </w:p>
    <w:p w:rsidRDefault="00F11FAB" w:rsidP="00F11FAB" w:rsidR="00F11FAB">
      <w:pPr>
        <w:ind w:firstLine="709"/>
        <w:rPr>
          <w:rFonts w:cs="Times New Roman" w:eastAsia="Times New Roman"/>
          <w:szCs w:val="24"/>
        </w:rPr>
      </w:pPr>
    </w:p>
    <w:p w:rsidRDefault="00F11FAB" w:rsidP="00F11FAB" w:rsidR="00F11F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S. T. d. o. o. Savudrija, Svjetioničarska 20a, OIB </w:t>
      </w:r>
      <w:r w:rsidRPr="00F11FAB">
        <w:rPr>
          <w:rFonts w:cs="Times New Roman" w:eastAsia="Times New Roman"/>
        </w:rPr>
        <w:t>24682164570</w:t>
      </w:r>
      <w:r>
        <w:rPr>
          <w:rFonts w:cs="Times New Roman" w:eastAsia="Times New Roman"/>
        </w:rPr>
        <w:t xml:space="preserve">, MBS </w:t>
      </w:r>
      <w:r w:rsidRPr="00F11FAB">
        <w:rPr>
          <w:rFonts w:cs="Times New Roman" w:eastAsia="Times New Roman"/>
        </w:rPr>
        <w:t>130017565</w:t>
      </w:r>
      <w:r>
        <w:rPr>
          <w:rFonts w:cs="Times New Roman" w:eastAsia="Times New Roman"/>
          <w:szCs w:val="24"/>
        </w:rPr>
        <w:t>.</w:t>
      </w:r>
    </w:p>
    <w:p w:rsidRDefault="00F11FAB" w:rsidP="00F11FAB" w:rsidR="00F11FA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11FAB" w:rsidP="00F11FAB" w:rsidR="00F11FAB">
      <w:pPr>
        <w:ind w:firstLine="708"/>
        <w:rPr>
          <w:rFonts w:cs="Times New Roman" w:eastAsia="Times New Roman"/>
          <w:szCs w:val="24"/>
        </w:rPr>
      </w:pPr>
    </w:p>
    <w:p w:rsidRDefault="00F11FAB" w:rsidP="00F11FAB" w:rsidR="00F11F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19.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S. T. d. o. o. Savudrija</w:t>
      </w:r>
      <w:r>
        <w:rPr>
          <w:rFonts w:cs="Times New Roman" w:eastAsia="Times New Roman"/>
          <w:szCs w:val="24"/>
        </w:rPr>
        <w:t>.</w:t>
      </w:r>
    </w:p>
    <w:p w:rsidRDefault="00F11FAB" w:rsidP="00F11FAB" w:rsidR="00F11FA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rujna 2017. imao neizvršene osnove za plaćanje u neprekinutom razdoblju od 120 dana u ukupnom iznosu 7.261,42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rujna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St-524/2017-3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F11FAB" w:rsidP="00F11FAB" w:rsidR="00F11F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11FAB" w:rsidP="00F11FAB" w:rsidR="00F11F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studenog 2017. 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11FAB" w:rsidP="00F11FAB" w:rsidR="00F11FA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508CB">
        <w:rPr>
          <w:rFonts w:cs="Times New Roman" w:eastAsia="Times New Roman"/>
          <w:szCs w:val="24"/>
        </w:rPr>
        <w:t>, v.r.</w:t>
      </w:r>
    </w:p>
    <w:p w:rsidRDefault="00F11FAB" w:rsidP="00F11FAB" w:rsidR="00F11FAB">
      <w:pPr>
        <w:jc w:val="left"/>
        <w:rPr>
          <w:rFonts w:cs="Times New Roman" w:eastAsia="Times New Roman"/>
          <w:szCs w:val="24"/>
        </w:rPr>
      </w:pPr>
    </w:p>
    <w:p w:rsidRDefault="00F11FAB" w:rsidP="00F11FAB" w:rsidR="00F11FAB">
      <w:pPr>
        <w:jc w:val="left"/>
        <w:rPr>
          <w:rFonts w:cs="Times New Roman" w:eastAsia="Times New Roman"/>
          <w:szCs w:val="24"/>
        </w:rPr>
      </w:pPr>
    </w:p>
    <w:p w:rsidRDefault="00F11FAB" w:rsidP="00F11FAB" w:rsidR="00F11FA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11FAB" w:rsidP="00F11FAB" w:rsidR="00F11FA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11FAB" w:rsidP="00F11FAB" w:rsidR="00F11F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rPr>
          <w:rFonts w:cs="Times New Roman" w:eastAsia="Times New Roman"/>
          <w:szCs w:val="24"/>
        </w:rPr>
      </w:pPr>
    </w:p>
    <w:p w:rsidRDefault="00F11FAB" w:rsidP="00F11FAB" w:rsidR="00F11FA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11FAB" w:rsidP="00F11FAB" w:rsidR="00F11F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11FAB" w:rsidP="00F11FAB" w:rsidR="00F11F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S. T. d. o. o. Savudrija, Svjetioničarska 20a, </w:t>
      </w:r>
    </w:p>
    <w:p w:rsidRDefault="00F11FAB" w:rsidP="00F11FAB" w:rsidR="00F11F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11FAB" w:rsidP="00F11FAB" w:rsidR="00F11F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11FAB" w:rsidP="00F11FAB" w:rsidR="00F11F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F11FAB" w:rsidP="00F11FAB" w:rsidR="00F11F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11FAB" w:rsidP="00F11FAB" w:rsidR="00F11F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11FAB" w:rsidP="00F11FAB" w:rsidR="00F11F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11FAB" w:rsidP="00F11FAB" w:rsidR="00F11FAB"/>
    <w:sectPr w:rsidSect="00F11FAB" w:rsidR="00F11FA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FAB" w:rsidP="00F11FAB" w:rsidR="00F11FAB">
      <w:r>
        <w:separator/>
      </w:r>
    </w:p>
  </w:endnote>
  <w:endnote w:id="0" w:type="continuationSeparator">
    <w:p w:rsidRDefault="00F11FAB" w:rsidP="00F11FAB" w:rsidR="00F11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FAB" w:rsidP="00F11FAB" w:rsidR="00F11FAB">
      <w:r>
        <w:separator/>
      </w:r>
    </w:p>
  </w:footnote>
  <w:footnote w:id="0" w:type="continuationSeparator">
    <w:p w:rsidRDefault="00F11FAB" w:rsidP="00F11FAB" w:rsidR="00F11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FAB" w:rsidR="00F11FAB">
    <w:pPr>
      <w:pStyle w:val="Zaglavlje"/>
    </w:pPr>
    <w:r>
      <w:tab/>
    </w:r>
    <w:r>
      <w:tab/>
      <w:t>9 St-524/2017-4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FAB" w:rsidR="00F11FAB">
    <w:pPr>
      <w:pStyle w:val="Zaglavlje"/>
    </w:pPr>
    <w:r>
      <w:tab/>
    </w:r>
    <w:r>
      <w:tab/>
      <w:t>9 St-524/2017-4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D2D"/>
    <w:rsid w:val="00B508CB"/>
    <w:rsid w:val="00CF4D2D"/>
    <w:rsid w:val="00D633E8"/>
    <w:rsid w:val="00F1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1F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F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FAB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1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FA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F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1F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1F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FAB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1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FA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F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S.T. d.o.o. SAVUDRIJA</izvorni_sadrzaj>
    <derivirana_varijabla naziv="DomainObject.Predmet.ProtustrankaFormated_1">  S.T. d.o.o. SAVUDRIJA</derivirana_varijabla>
  </DomainObject.Predmet.ProtustrankaFormated>
  <DomainObject.Predmet.ProtustrankaFormatedOIB>
    <izvorni_sadrzaj>  S.T. d.o.o. SAVUDRIJA, OIB 24682164570</izvorni_sadrzaj>
    <derivirana_varijabla naziv="DomainObject.Predmet.ProtustrankaFormatedOIB_1">  S.T. d.o.o. SAVUDRIJA, OIB 24682164570</derivirana_varijabla>
  </DomainObject.Predmet.ProtustrankaFormatedOIB>
  <DomainObject.Predmet.ProtustrankaFormatedWithAdress>
    <izvorni_sadrzaj> S.T. d.o.o. SAVUDRIJA, Svjetioničarska 20a, 52475 Savudrija</izvorni_sadrzaj>
    <derivirana_varijabla naziv="DomainObject.Predmet.ProtustrankaFormatedWithAdress_1"> S.T. d.o.o. SAVUDRIJA, Svjetioničarska 20a, 52475 Savudrija</derivirana_varijabla>
  </DomainObject.Predmet.ProtustrankaFormatedWithAdress>
  <DomainObject.Predmet.ProtustrankaFormatedWithAdressOIB>
    <izvorni_sadrzaj> S.T. d.o.o. SAVUDRIJA, OIB 24682164570, Svjetioničarska 20a, 52475 Savudrija</izvorni_sadrzaj>
    <derivirana_varijabla naziv="DomainObject.Predmet.ProtustrankaFormatedWithAdressOIB_1"> S.T. d.o.o. SAVUDRIJA, OIB 24682164570, Svjetioničarska 20a, 52475 Savudrija</derivirana_varijabla>
  </DomainObject.Predmet.ProtustrankaFormatedWithAdressOIB>
  <DomainObject.Predmet.ProtustrankaWithAdress>
    <izvorni_sadrzaj>S.T. d.o.o. SAVUDRIJA Svjetioničarska 20a, 52475 Savudrija</izvorni_sadrzaj>
    <derivirana_varijabla naziv="DomainObject.Predmet.ProtustrankaWithAdress_1">S.T. d.o.o. SAVUDRIJA Svjetioničarska 20a, 52475 Savudrija</derivirana_varijabla>
  </DomainObject.Predmet.ProtustrankaWithAdress>
  <DomainObject.Predmet.ProtustrankaWithAdressOIB>
    <izvorni_sadrzaj>S.T. d.o.o. SAVUDRIJA, OIB 24682164570, Svjetioničarska 20a, 52475 Savudrija</izvorni_sadrzaj>
    <derivirana_varijabla naziv="DomainObject.Predmet.ProtustrankaWithAdressOIB_1">S.T. d.o.o. SAVUDRIJA, OIB 24682164570, Svjetioničarska 20a, 52475 Savudrija</derivirana_varijabla>
  </DomainObject.Predmet.ProtustrankaWithAdressOIB>
  <DomainObject.Predmet.ProtustrankaNazivFormated>
    <izvorni_sadrzaj>S.T. d.o.o. SAVUDRIJA</izvorni_sadrzaj>
    <derivirana_varijabla naziv="DomainObject.Predmet.ProtustrankaNazivFormated_1">S.T. d.o.o. SAVUDRIJA</derivirana_varijabla>
  </DomainObject.Predmet.ProtustrankaNazivFormated>
  <DomainObject.Predmet.ProtustrankaNazivFormatedOIB>
    <izvorni_sadrzaj>S.T. d.o.o. SAVUDRIJA, OIB 24682164570</izvorni_sadrzaj>
    <derivirana_varijabla naziv="DomainObject.Predmet.ProtustrankaNazivFormatedOIB_1">S.T. d.o.o. SAVUDRIJA, OIB 24682164570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7261.42</izvorni_sadrzaj>
    <derivirana_varijabla naziv="DomainObject.Predmet.TrenutnaVrijednost_1">7261.42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S.T. d.o.o. SAVUDRIJA</item>
    </izvorni_sadrzaj>
    <derivirana_varijabla naziv="DomainObject.Predmet.ProtuStrankaListFormated_1">
      <item>S.T. d.o.o. SAVUDRIJA</item>
    </derivirana_varijabla>
  </DomainObject.Predmet.ProtuStrankaListFormated>
  <DomainObject.Predmet.ProtuStrankaListFormatedOIB>
    <izvorni_sadrzaj>
      <item>S.T. d.o.o. SAVUDRIJA, OIB 24682164570</item>
    </izvorni_sadrzaj>
    <derivirana_varijabla naziv="DomainObject.Predmet.ProtuStrankaListFormatedOIB_1">
      <item>S.T. d.o.o. SAVUDRIJA, OIB 24682164570</item>
    </derivirana_varijabla>
  </DomainObject.Predmet.ProtuStrankaListFormatedOIB>
  <DomainObject.Predmet.ProtuStrankaListFormatedWithAdress>
    <izvorni_sadrzaj>
      <item>S.T. d.o.o. SAVUDRIJA, Svjetioničarska 20a, 52475 Savudrija</item>
    </izvorni_sadrzaj>
    <derivirana_varijabla naziv="DomainObject.Predmet.ProtuStrankaListFormatedWithAdress_1">
      <item>S.T. d.o.o. SAVUDRIJA, Svjetioničarska 20a, 52475 Savudrija</item>
    </derivirana_varijabla>
  </DomainObject.Predmet.ProtuStrankaListFormatedWithAdress>
  <DomainObject.Predmet.ProtuStrankaListFormatedWithAdressOIB>
    <izvorni_sadrzaj>
      <item>S.T. d.o.o. SAVUDRIJA, OIB 24682164570, Svjetioničarska 20a, 52475 Savudrija</item>
    </izvorni_sadrzaj>
    <derivirana_varijabla naziv="DomainObject.Predmet.ProtuStrankaListFormatedWithAdressOIB_1">
      <item>S.T. d.o.o. SAVUDRIJA, OIB 24682164570, Svjetioničarska 20a, 52475 Savudrija</item>
    </derivirana_varijabla>
  </DomainObject.Predmet.ProtuStrankaListFormatedWithAdressOIB>
  <DomainObject.Predmet.ProtuStrankaListNazivFormated>
    <izvorni_sadrzaj>
      <item>S.T. d.o.o. SAVUDRIJA</item>
    </izvorni_sadrzaj>
    <derivirana_varijabla naziv="DomainObject.Predmet.ProtuStrankaListNazivFormated_1">
      <item>S.T. d.o.o. SAVUDRIJA</item>
    </derivirana_varijabla>
  </DomainObject.Predmet.ProtuStrankaListNazivFormated>
  <DomainObject.Predmet.ProtuStrankaListNazivFormatedOIB>
    <izvorni_sadrzaj>
      <item>S.T. d.o.o. SAVUDRIJA, OIB 24682164570</item>
    </izvorni_sadrzaj>
    <derivirana_varijabla naziv="DomainObject.Predmet.ProtuStrankaListNazivFormatedOIB_1">
      <item>S.T. d.o.o. SAVUDRIJA, OIB 24682164570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S.T. d.o.o. SAVUDRIJA</izvorni_sadrzaj>
    <derivirana_varijabla naziv="DomainObject.Predmet.ProtustrankaIDrugi_1">S.T. d.o.o. SAVUDRIJA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S.T. d.o.o. SAVUDRIJA, OIB 24682164570, Svjetioničarska 20a, 52475 Savudrija</izvorni_sadrzaj>
    <derivirana_varijabla naziv="DomainObject.Predmet.ProtustrankaIDrugiAdressOIB_1">S.T. d.o.o. SAVUDRIJA, OIB 24682164570, Svjetioničarska 20a,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S.T. d.o.o. SAVUDRIJA</item>
    </izvorni_sadrzaj>
    <derivirana_varijabla naziv="DomainObject.Predmet.SudioniciListNaziv_1">
      <item>FINANCIJSKA AGENCIJA, RC RIJEKA, PODRUŽNICA PULA, PULA</item>
      <item>S.T. d.o.o. SAVUDRIJA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S.T. d.o.o. SAVUDRIJA, OIB 24682164570, Svjetioničarska 20a,52475 Savudrija</item>
    </izvorni_sadrzaj>
    <derivirana_varijabla naziv="DomainObject.Predmet.SudioniciListAdressOIB_1">
      <item>FINANCIJSKA AGENCIJA, RC RIJEKA, PODRUŽNICA PULA, PULA, OIB 85821130368, F. Kurelca 8,51000 Rijeka</item>
      <item>S.T. d.o.o. SAVUDRIJA, OIB 24682164570, Svjetioničarska 20a,52475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24682164570</item>
    </izvorni_sadrzaj>
    <derivirana_varijabla naziv="DomainObject.Predmet.SudioniciListNazivOIB_1">
      <item>, OIB 85821130368</item>
      <item>, OIB 24682164570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3629</properties:Characters>
  <properties:Lines>85</properties:Lines>
  <properties:Paragraphs>31</properties:Paragraphs>
  <properties:TotalTime>52</properties:TotalTime>
  <properties:ScaleCrop>false</properties:ScaleCrop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2017-11-24T09:58:00Z</dcterms:created>
  <dc:creator>Morena Brajuha</dc:creator>
  <dc:description/>
  <cp:keywords/>
  <cp:lastModifiedBy>Ana Jeromela</cp:lastModifiedBy>
  <cp:lastPrinted>2017-11-27T07:35:00Z</cp:lastPrinted>
  <dcterms:modified xmlns:xsi="http://www.w3.org/2001/XMLSchema-instance" xsi:type="dcterms:W3CDTF">2017-11-27T07:35:00Z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