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33d6" w14:paraId="f0433d6" w:rsidRDefault="001D5292" w:rsidP="001940FB" w:rsidR="001D529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E6A3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F44FF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D5292" w:rsidP="00AA6BCF" w:rsidR="001D529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D5292" w:rsidR="001D529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D529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D5292" w:rsidP="001D529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D529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D529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B336E6" w:rsidR="00AA6BCF" w:rsidRPr="00932976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D6B67" w:rsidRPr="00AD6B67">
        <w:rPr>
          <w:rFonts w:cs="Calibri" w:hAnsi="Calibri" w:ascii="Calibri"/>
        </w:rPr>
        <w:t>D</w:t>
      </w:r>
      <w:r w:rsidR="00B336E6">
        <w:rPr>
          <w:rFonts w:cs="Calibri" w:hAnsi="Calibri" w:ascii="Calibri"/>
        </w:rPr>
        <w:t xml:space="preserve">AVORIN </w:t>
      </w:r>
      <w:r w:rsidR="00AD6B67" w:rsidRPr="00AD6B67">
        <w:rPr>
          <w:rFonts w:cs="Calibri" w:hAnsi="Calibri" w:ascii="Calibri"/>
        </w:rPr>
        <w:t>PAVIĆ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D529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336E6" w:rsidRPr="00B336E6">
        <w:rPr>
          <w:rFonts w:cs="Calibri" w:hAnsi="Calibri" w:ascii="Calibri"/>
        </w:rPr>
        <w:t>292.461,04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336E6" w:rsidRPr="00B336E6">
        <w:rPr>
          <w:rFonts w:cs="Calibri" w:hAnsi="Calibri" w:ascii="Calibri"/>
        </w:rPr>
        <w:t>267.861,04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336E6">
        <w:rPr>
          <w:rFonts w:cs="Calibri" w:hAnsi="Calibri" w:ascii="Calibri"/>
        </w:rPr>
        <w:t>24.600</w:t>
      </w:r>
      <w:r w:rsidR="00AD6B67" w:rsidRPr="00AD6B67">
        <w:rPr>
          <w:rFonts w:cs="Calibri" w:hAnsi="Calibri" w:ascii="Calibri"/>
        </w:rPr>
        <w:t xml:space="preserve">,0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D529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D529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D5292" w:rsidRPr="001D529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D529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95788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AD6B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D6B67">
              <w:rPr>
                <w:rFonts w:cs="Calibri" w:hAnsi="Calibri" w:ascii="Calibri"/>
              </w:rPr>
              <w:t>D</w:t>
            </w:r>
            <w:r w:rsidR="00B336E6">
              <w:rPr>
                <w:rFonts w:cs="Calibri" w:hAnsi="Calibri" w:ascii="Calibri"/>
              </w:rPr>
              <w:t>AVORIN</w:t>
            </w:r>
            <w:r w:rsidRPr="00AD6B67">
              <w:rPr>
                <w:rFonts w:cs="Calibri" w:hAnsi="Calibri" w:ascii="Calibri"/>
              </w:rPr>
              <w:t xml:space="preserve"> PAVIĆ Put Firula 57,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="00B336E6" w:rsidRPr="00B336E6">
              <w:rPr>
                <w:rFonts w:cs="Calibri" w:hAnsi="Calibri" w:ascii="Calibri"/>
              </w:rPr>
              <w:t>13734302244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336E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36E6">
              <w:rPr>
                <w:rFonts w:cs="Calibri" w:hAnsi="Calibri" w:ascii="Calibri"/>
              </w:rPr>
              <w:t xml:space="preserve">292.461,04 </w:t>
            </w:r>
            <w:r w:rsidR="00AD6B67" w:rsidRPr="00AD6B67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B336E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36E6">
              <w:rPr>
                <w:rFonts w:cs="Calibri" w:hAnsi="Calibri" w:ascii="Calibri"/>
              </w:rPr>
              <w:t>267.861,04 kn</w:t>
            </w:r>
            <w:r w:rsidRPr="00AD6B67">
              <w:rPr>
                <w:rFonts w:cs="Calibri" w:hAnsi="Calibri" w:ascii="Calibri"/>
              </w:rPr>
              <w:t xml:space="preserve"> 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B336E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24.600</w:t>
            </w:r>
            <w:r w:rsidR="00AD6B67" w:rsidRPr="00AD6B67">
              <w:rPr>
                <w:rFonts w:cs="Calibri" w:hAnsi="Calibri" w:ascii="Calibri"/>
              </w:rPr>
              <w:t>,0</w:t>
            </w:r>
            <w:r>
              <w:rPr>
                <w:rFonts w:cs="Calibri" w:hAnsi="Calibri" w:ascii="Calibri"/>
              </w:rPr>
              <w:t>0</w:t>
            </w:r>
            <w:r w:rsidR="00AD6B67" w:rsidRPr="00AD6B67">
              <w:rPr>
                <w:rFonts w:cs="Calibri" w:hAnsi="Calibri" w:ascii="Calibri"/>
              </w:rPr>
              <w:t xml:space="preserve"> kn</w:t>
            </w:r>
          </w:p>
        </w:tc>
      </w:tr>
      <w:bookmarkEnd w:id="1"/>
    </w:tbl>
    <w:p w:rsidRDefault="001D5292" w:rsidP="00314746" w:rsidR="001D5292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14746" w:rsidP="00314746" w:rsidR="0031474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C4C94" w:rsidP="00314746" w:rsidR="0031474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746" w:rsidP="00314746" w:rsidR="0031474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14746" w:rsidP="00314746" w:rsidR="0031474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14746" w:rsidP="00314746" w:rsidR="0031474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14746" w:rsidP="00314746" w:rsidR="0031474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14746" w:rsidP="00314746" w:rsidR="00314746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3A7" w:rsidR="001823A7">
      <w:pPr>
        <w:spacing w:after="0"/>
      </w:pPr>
      <w:r>
        <w:separator/>
      </w:r>
    </w:p>
  </w:endnote>
  <w:endnote w:id="0" w:type="continuationSeparator">
    <w:p w:rsidRDefault="001823A7" w:rsidR="001823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A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3A7" w:rsidR="001823A7">
      <w:pPr>
        <w:spacing w:after="0"/>
      </w:pPr>
      <w:r>
        <w:separator/>
      </w:r>
    </w:p>
  </w:footnote>
  <w:footnote w:id="0" w:type="continuationSeparator">
    <w:p w:rsidRDefault="001823A7" w:rsidR="001823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AF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23A7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292"/>
    <w:rsid w:val="001D52EB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0CFB"/>
    <w:rsid w:val="00221E16"/>
    <w:rsid w:val="002228CC"/>
    <w:rsid w:val="002255EE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4746"/>
    <w:rsid w:val="003223FF"/>
    <w:rsid w:val="00322B73"/>
    <w:rsid w:val="00326317"/>
    <w:rsid w:val="00330276"/>
    <w:rsid w:val="003319AE"/>
    <w:rsid w:val="00333E42"/>
    <w:rsid w:val="00334146"/>
    <w:rsid w:val="00340D5D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3654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C4C94"/>
    <w:rsid w:val="005D1CF6"/>
    <w:rsid w:val="005D4002"/>
    <w:rsid w:val="005D7800"/>
    <w:rsid w:val="005E3F5A"/>
    <w:rsid w:val="005E59ED"/>
    <w:rsid w:val="005F00EE"/>
    <w:rsid w:val="005F083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7758B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1368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1582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4DD3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2976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A3F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D6B67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36E6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5F7F"/>
    <w:rsid w:val="00ED17A7"/>
    <w:rsid w:val="00ED24A0"/>
    <w:rsid w:val="00ED4ECF"/>
    <w:rsid w:val="00EE0062"/>
    <w:rsid w:val="00EE2C48"/>
    <w:rsid w:val="00EE6A35"/>
    <w:rsid w:val="00EE7409"/>
    <w:rsid w:val="00EE7831"/>
    <w:rsid w:val="00EF185C"/>
    <w:rsid w:val="00EF324E"/>
    <w:rsid w:val="00EF3311"/>
    <w:rsid w:val="00EF5AFF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4FF3"/>
    <w:rsid w:val="00F46656"/>
    <w:rsid w:val="00F553D0"/>
    <w:rsid w:val="00F6051E"/>
    <w:rsid w:val="00F61FF8"/>
    <w:rsid w:val="00F642E7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F5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AF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AF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AF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AF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F5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AF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AF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AF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AF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B194E-6797-433D-A030-CC39A7AC7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1437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St-651/2017-70 / Podnesak - Podnesak (-70.docx)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