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6892" w14:paraId="a256892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D46A0F">
        <w:t>3</w:t>
      </w:r>
      <w:r w:rsidR="006B5B02">
        <w:t>11</w:t>
      </w:r>
      <w:r w:rsidR="00D46A0F">
        <w:t>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r w:rsidR="006B5B02" w:rsidRPr="006B5B02">
        <w:t xml:space="preserve">BISTRO </w:t>
      </w:r>
      <w:proofErr w:type="spellStart"/>
      <w:r w:rsidR="006B5B02" w:rsidRPr="006B5B02">
        <w:t>LAUBA</w:t>
      </w:r>
      <w:proofErr w:type="spellEnd"/>
      <w:r w:rsidR="006B5B02" w:rsidRPr="006B5B02">
        <w:t xml:space="preserve"> d.o.o.</w:t>
      </w:r>
      <w:r w:rsidR="006B5B02">
        <w:t xml:space="preserve"> Zagreb, Prilaz baruna Filipovića 23a, </w:t>
      </w:r>
      <w:proofErr w:type="spellStart"/>
      <w:r w:rsidR="006B5B02">
        <w:t>OIB</w:t>
      </w:r>
      <w:proofErr w:type="spellEnd"/>
      <w:r w:rsidR="006B5B02">
        <w:t xml:space="preserve">: </w:t>
      </w:r>
      <w:r w:rsidR="006B5B02" w:rsidRPr="006B5B02">
        <w:t>99004921571</w:t>
      </w:r>
      <w:r w:rsidR="006B5B02">
        <w:t xml:space="preserve">, </w:t>
      </w:r>
      <w:proofErr w:type="spellStart"/>
      <w:r w:rsidR="006B5B02">
        <w:t>MBS</w:t>
      </w:r>
      <w:proofErr w:type="spellEnd"/>
      <w:r w:rsidR="006B5B02">
        <w:t xml:space="preserve">: </w:t>
      </w:r>
      <w:r w:rsidR="006B5B02" w:rsidRPr="006B5B02">
        <w:t>080810704</w:t>
      </w:r>
      <w:r w:rsidR="006B5B02">
        <w:t xml:space="preserve">, </w:t>
      </w:r>
      <w:r>
        <w:t>temeljem članka 430. Stečajnog zakona (Narodne novine 71/15), dana</w:t>
      </w:r>
      <w:r w:rsidR="007F41AE">
        <w:t xml:space="preserve"> </w:t>
      </w:r>
      <w:r w:rsidR="006B5B02">
        <w:t>30</w:t>
      </w:r>
      <w:r w:rsidR="00D46A0F">
        <w:t>. travnja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04EC">
        <w:rPr>
          <w:bCs/>
        </w:rPr>
        <w:t xml:space="preserve"> </w:t>
      </w:r>
      <w:r w:rsidR="006B5B02" w:rsidRPr="006B5B02">
        <w:t xml:space="preserve">BISTRO </w:t>
      </w:r>
      <w:proofErr w:type="spellStart"/>
      <w:r w:rsidR="006B5B02" w:rsidRPr="006B5B02">
        <w:t>LAUBA</w:t>
      </w:r>
      <w:proofErr w:type="spellEnd"/>
      <w:r w:rsidR="006B5B02" w:rsidRPr="006B5B02">
        <w:t xml:space="preserve"> d.o.o.</w:t>
      </w:r>
      <w:r w:rsidR="006B5B02">
        <w:t xml:space="preserve"> Zagreb, Prilaz baruna Filipovića 23a, </w:t>
      </w:r>
      <w:proofErr w:type="spellStart"/>
      <w:r w:rsidR="006B5B02">
        <w:t>OIB</w:t>
      </w:r>
      <w:proofErr w:type="spellEnd"/>
      <w:r w:rsidR="006B5B02">
        <w:t xml:space="preserve">: </w:t>
      </w:r>
      <w:r w:rsidR="006B5B02" w:rsidRPr="006B5B02">
        <w:t>99004921571</w:t>
      </w:r>
      <w:r w:rsidR="006B5B02">
        <w:t xml:space="preserve">, </w:t>
      </w:r>
      <w:proofErr w:type="spellStart"/>
      <w:r w:rsidR="006B5B02">
        <w:t>MBS</w:t>
      </w:r>
      <w:proofErr w:type="spellEnd"/>
      <w:r w:rsidR="006B5B02">
        <w:t xml:space="preserve">: </w:t>
      </w:r>
      <w:r w:rsidR="006B5B02" w:rsidRPr="006B5B02">
        <w:t>080810704</w:t>
      </w:r>
      <w:r w:rsidR="006B5B02">
        <w:t xml:space="preserve">, iznosi 42.312,60 kn. </w:t>
      </w:r>
      <w:r w:rsidR="009704EC">
        <w:t xml:space="preserve">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r w:rsidR="006B5B02">
        <w:t xml:space="preserve">Tomislav </w:t>
      </w:r>
      <w:proofErr w:type="spellStart"/>
      <w:r w:rsidR="006B5B02">
        <w:t>Kličko</w:t>
      </w:r>
      <w:proofErr w:type="spellEnd"/>
      <w:r w:rsidR="006B5B02">
        <w:t xml:space="preserve"> iz Zagreba</w:t>
      </w:r>
      <w:r w:rsidR="00D46A0F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46A0F">
        <w:t>3</w:t>
      </w:r>
      <w:r w:rsidR="006B5B02">
        <w:t>11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30</w:t>
      </w:r>
      <w:r w:rsidR="00D46A0F">
        <w:t>. travnja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B7F6C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E06EE"/>
    <w:rsid w:val="009E1AB4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94E18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94E1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94E18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E18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E18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94E1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94E18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E1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E1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St-311/2018-3</izvorni_sadrzaj>
    <derivirana_varijabla naziv="DomainObject.Oznaka_1">St-311/2018-3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BISTRO LAUBA d.o.o.</izvorni_sadrzaj>
    <derivirana_varijabla naziv="DomainObject.Predmet.ProtustrankaFormated_1">  BISTRO LAUBA d.o.o.</derivirana_varijabla>
  </DomainObject.Predmet.ProtustrankaFormated>
  <DomainObject.Predmet.ProtustrankaFormatedOIB>
    <izvorni_sadrzaj>  BISTRO LAUBA d.o.o., OIB 99004921571</izvorni_sadrzaj>
    <derivirana_varijabla naziv="DomainObject.Predmet.ProtustrankaFormatedOIB_1">  BISTRO LAUBA d.o.o., OIB 99004921571</derivirana_varijabla>
  </DomainObject.Predmet.ProtustrankaFormatedOIB>
  <DomainObject.Predmet.ProtustrankaFormatedWithAdress>
    <izvorni_sadrzaj> BISTRO LAUBA d.o.o., Prilaz baruna Filipovića 23/a, 10000 Zagreb</izvorni_sadrzaj>
    <derivirana_varijabla naziv="DomainObject.Predmet.ProtustrankaFormatedWithAdress_1"> BISTRO LAUBA d.o.o., Prilaz baruna Filipovića 23/a, 10000 Zagreb</derivirana_varijabla>
  </DomainObject.Predmet.ProtustrankaFormatedWithAdress>
  <DomainObject.Predmet.ProtustrankaFormatedWithAdressOIB>
    <izvorni_sadrzaj> BISTRO LAUBA d.o.o., OIB 99004921571, Prilaz baruna Filipovića 23/a, 10000 Zagreb</izvorni_sadrzaj>
    <derivirana_varijabla naziv="DomainObject.Predmet.ProtustrankaFormatedWithAdressOIB_1"> BISTRO LAUBA d.o.o., OIB 99004921571, Prilaz baruna Filipovića 23/a, 10000 Zagreb</derivirana_varijabla>
  </DomainObject.Predmet.ProtustrankaFormatedWithAdressOIB>
  <DomainObject.Predmet.ProtustrankaWithAdress>
    <izvorni_sadrzaj>BISTRO LAUBA d.o.o. Prilaz baruna Filipovića 23/a, 10000 Zagreb</izvorni_sadrzaj>
    <derivirana_varijabla naziv="DomainObject.Predmet.ProtustrankaWithAdress_1">BISTRO LAUBA d.o.o. Prilaz baruna Filipovića 23/a, 10000 Zagreb</derivirana_varijabla>
  </DomainObject.Predmet.ProtustrankaWithAdress>
  <DomainObject.Predmet.ProtustrankaWithAdressOIB>
    <izvorni_sadrzaj>BISTRO LAUBA d.o.o., OIB 99004921571, Prilaz baruna Filipovića 23/a, 10000 Zagreb</izvorni_sadrzaj>
    <derivirana_varijabla naziv="DomainObject.Predmet.ProtustrankaWithAdressOIB_1">BISTRO LAUBA d.o.o., OIB 99004921571, Prilaz baruna Filipovića 23/a, 10000 Zagreb</derivirana_varijabla>
  </DomainObject.Predmet.ProtustrankaWithAdressOIB>
  <DomainObject.Predmet.ProtustrankaNazivFormated>
    <izvorni_sadrzaj>BISTRO LAUBA d.o.o.</izvorni_sadrzaj>
    <derivirana_varijabla naziv="DomainObject.Predmet.ProtustrankaNazivFormated_1">BISTRO LAUBA d.o.o.</derivirana_varijabla>
  </DomainObject.Predmet.ProtustrankaNazivFormated>
  <DomainObject.Predmet.ProtustrankaNazivFormatedOIB>
    <izvorni_sadrzaj>BISTRO LAUBA d.o.o., OIB 99004921571</izvorni_sadrzaj>
    <derivirana_varijabla naziv="DomainObject.Predmet.ProtustrankaNazivFormatedOIB_1">BISTRO LAUBA d.o.o., OIB 99004921571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BISTRO LAUBA d.o.o.</item>
    </izvorni_sadrzaj>
    <derivirana_varijabla naziv="DomainObject.Predmet.ProtuStrankaListFormated_1">
      <item>BISTRO LAUBA d.o.o.</item>
    </derivirana_varijabla>
  </DomainObject.Predmet.ProtuStrankaListFormated>
  <DomainObject.Predmet.ProtuStrankaListFormatedOIB>
    <izvorni_sadrzaj>
      <item>BISTRO LAUBA d.o.o., OIB 99004921571</item>
    </izvorni_sadrzaj>
    <derivirana_varijabla naziv="DomainObject.Predmet.ProtuStrankaListFormatedOIB_1">
      <item>BISTRO LAUBA d.o.o., OIB 99004921571</item>
    </derivirana_varijabla>
  </DomainObject.Predmet.ProtuStrankaListFormatedOIB>
  <DomainObject.Predmet.ProtuStrankaListFormatedWithAdress>
    <izvorni_sadrzaj>
      <item>BISTRO LAUBA d.o.o., Prilaz baruna Filipovića 23/a, 10000 Zagreb</item>
    </izvorni_sadrzaj>
    <derivirana_varijabla naziv="DomainObject.Predmet.ProtuStrankaListFormatedWithAdress_1">
      <item>BISTRO LAUBA d.o.o., Prilaz baruna Filipovića 23/a, 10000 Zagreb</item>
    </derivirana_varijabla>
  </DomainObject.Predmet.ProtuStrankaListFormatedWithAdress>
  <DomainObject.Predmet.ProtuStrankaListFormatedWithAdressOIB>
    <izvorni_sadrzaj>
      <item>BISTRO LAUBA d.o.o., OIB 99004921571, Prilaz baruna Filipovića 23/a, 10000 Zagreb</item>
    </izvorni_sadrzaj>
    <derivirana_varijabla naziv="DomainObject.Predmet.ProtuStrankaListFormatedWithAdressOIB_1">
      <item>BISTRO LAUBA d.o.o., OIB 99004921571, Prilaz baruna Filipovića 23/a, 10000 Zagreb</item>
    </derivirana_varijabla>
  </DomainObject.Predmet.ProtuStrankaListFormatedWithAdressOIB>
  <DomainObject.Predmet.ProtuStrankaListNazivFormated>
    <izvorni_sadrzaj>
      <item>BISTRO LAUBA d.o.o.</item>
    </izvorni_sadrzaj>
    <derivirana_varijabla naziv="DomainObject.Predmet.ProtuStrankaListNazivFormated_1">
      <item>BISTRO LAUBA d.o.o.</item>
    </derivirana_varijabla>
  </DomainObject.Predmet.ProtuStrankaListNazivFormated>
  <DomainObject.Predmet.ProtuStrankaListNazivFormatedOIB>
    <izvorni_sadrzaj>
      <item>BISTRO LAUBA d.o.o., OIB 99004921571</item>
    </izvorni_sadrzaj>
    <derivirana_varijabla naziv="DomainObject.Predmet.ProtuStrankaListNazivFormatedOIB_1">
      <item>BISTRO LAUBA d.o.o., OIB 99004921571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>St-311/2018-3</izvorni_sadrzaj>
    <derivirana_varijabla naziv="DomainObject.PoslovniBrojDokumenta_1">St-311/2018-3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BISTRO LAUBA d.o.o.</izvorni_sadrzaj>
    <derivirana_varijabla naziv="DomainObject.Predmet.ProtustrankaIDrugi_1">BISTRO LAUBA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BISTRO LAUBA d.o.o., OIB 99004921571, Prilaz baruna Filipovića 23/a, 10000 Zagreb</izvorni_sadrzaj>
    <derivirana_varijabla naziv="DomainObject.Predmet.ProtustrankaIDrugiAdressOIB_1">BISTRO LAUBA d.o.o., OIB 99004921571, Prilaz baruna Filipovića 23/a,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BISTRO LAUBA d.o.o.</item>
      <item>FINA Regionalni centar Zagreb</item>
    </izvorni_sadrzaj>
    <derivirana_varijabla naziv="DomainObject.Predmet.SudioniciListNaziv_1">
      <item>BISTRO LAUBA d.o.o.</item>
      <item>FINA Regionalni centar Zagreb</item>
    </derivirana_varijabla>
  </DomainObject.Predmet.SudioniciListNaziv>
  <DomainObject.Predmet.SudioniciListAdressOIB>
    <izvorni_sadrzaj>
      <item>BISTRO LAUBA d.o.o., OIB 99004921571, Prilaz baruna Filipovića 23/a,10000 Zagreb</item>
      <item>FINA Regionalni centar Zagreb, OIB 85821130368, Trg svibanjskih žrtava 1995. 1,10000 Zagreb</item>
    </izvorni_sadrzaj>
    <derivirana_varijabla naziv="DomainObject.Predmet.SudioniciListAdressOIB_1">
      <item>BISTRO LAUBA d.o.o., OIB 99004921571, Prilaz baruna Filipovića 23/a,10000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99004921571</item>
      <item>, OIB 85821130368</item>
    </izvorni_sadrzaj>
    <derivirana_varijabla naziv="DomainObject.Predmet.SudioniciListNazivOIB_1">
      <item>, OIB 99004921571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1936</properties:Characters>
  <properties:Lines>46</properties:Lines>
  <properties:Paragraphs>15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2018-04-30T07:18:00Z</cp:lastPrinted>
  <dcterms:modified xmlns:xsi="http://www.w3.org/2001/XMLSchema-instance" xsi:type="dcterms:W3CDTF">2018-04-30T07:22:00Z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St-311/2018-3 / Odluka - Oglas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