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b0b2" w14:paraId="d45b0b2" w:rsidRDefault="0063175F" w:rsidP="00B513B9" w:rsidR="00B513B9">
      <w:pPr>
        <w:jc w:val="right"/>
        <w15:collapsed w:val="false"/>
      </w:pPr>
      <w:bookmarkStart w:name="_GoBack" w:id="0"/>
      <w:bookmarkEnd w:id="0"/>
      <w:r>
        <w:t>13 St-915/16-24</w:t>
      </w:r>
    </w:p>
    <w:p w:rsidRDefault="00B513B9" w:rsidP="00B513B9" w:rsidR="00B513B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3B9" w:rsidP="00B513B9" w:rsidR="00B513B9"/>
    <w:p w:rsidRDefault="00B513B9" w:rsidP="00B513B9" w:rsidR="00B513B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13B9" w:rsidP="00B513B9" w:rsidR="00B513B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513B9" w:rsidP="00B513B9" w:rsidR="00B513B9">
      <w:pPr>
        <w:ind w:hanging="720" w:left="360"/>
        <w:rPr>
          <w:sz w:val="22"/>
          <w:szCs w:val="22"/>
        </w:rPr>
      </w:pPr>
    </w:p>
    <w:p w:rsidRDefault="00B513B9" w:rsidP="00B513B9" w:rsidR="00B513B9"/>
    <w:p w:rsidRDefault="00D704E7" w:rsidP="00B513B9" w:rsidR="00D704E7"/>
    <w:p w:rsidRDefault="0063175F" w:rsidP="00B513B9" w:rsidR="00B513B9">
      <w:pPr>
        <w:jc w:val="center"/>
      </w:pPr>
      <w:r>
        <w:t>R E P U B L I K A   H R V A T S K A</w:t>
      </w:r>
    </w:p>
    <w:p w:rsidRDefault="00B513B9" w:rsidP="00B513B9" w:rsidR="00B513B9">
      <w:pPr>
        <w:jc w:val="center"/>
      </w:pPr>
      <w:r>
        <w:t>R J E Š E N J E</w:t>
      </w:r>
    </w:p>
    <w:p w:rsidRDefault="00B513B9" w:rsidP="00B513B9" w:rsidR="00B513B9">
      <w:pPr>
        <w:rPr>
          <w:b/>
        </w:rPr>
      </w:pPr>
    </w:p>
    <w:p w:rsidRDefault="00B513B9" w:rsidP="00B513B9" w:rsidR="00B513B9">
      <w:pPr>
        <w:pStyle w:val="Tijeloteksta"/>
        <w:rPr>
          <w:b/>
          <w:bCs/>
        </w:rPr>
      </w:pPr>
    </w:p>
    <w:p w:rsidRDefault="00B513B9" w:rsidP="00B513B9" w:rsidR="00B513B9">
      <w:pPr>
        <w:pStyle w:val="Tijeloteksta"/>
      </w:pPr>
      <w:r>
        <w:tab/>
      </w:r>
      <w:r w:rsidR="0063175F">
        <w:rPr>
          <w:color w:val="000000"/>
        </w:rPr>
        <w:t>Trgovački sud u Osijeku, po sucu Jadranki Herman, kao stečajnom sucu,  u stečajnom postupku nad dužnikom VERTIGO j.d.o.o. za proizvodnju energije, u stečaju, Našice,  I.B.Mažuranića 8, MBS: 030124773, OIB: 85724208119</w:t>
      </w:r>
      <w:r w:rsidR="0063175F">
        <w:t xml:space="preserve">, dana 3. prosinca 2018.         </w:t>
      </w:r>
    </w:p>
    <w:p w:rsidRDefault="00B513B9" w:rsidP="00B513B9" w:rsidR="00B513B9">
      <w:pPr>
        <w:jc w:val="both"/>
      </w:pPr>
    </w:p>
    <w:p w:rsidRDefault="00B513B9" w:rsidP="00B513B9" w:rsidR="00B513B9">
      <w:pPr>
        <w:jc w:val="both"/>
      </w:pPr>
    </w:p>
    <w:p w:rsidRDefault="00B513B9" w:rsidP="00B513B9" w:rsidR="00B513B9">
      <w:pPr>
        <w:jc w:val="center"/>
      </w:pPr>
      <w:r>
        <w:t>r i j e š i o   j e</w:t>
      </w:r>
    </w:p>
    <w:p w:rsidRDefault="00F207DC" w:rsidP="00F207DC" w:rsidR="00F207DC">
      <w:pPr>
        <w:pStyle w:val="Tijeloteksta"/>
      </w:pPr>
      <w:r>
        <w:tab/>
      </w:r>
    </w:p>
    <w:p w:rsidRDefault="00F207DC" w:rsidP="00F207DC" w:rsidR="00F207DC" w:rsidRPr="00BB13AD">
      <w:pPr>
        <w:pStyle w:val="Tijeloteksta"/>
      </w:pPr>
    </w:p>
    <w:p w:rsidRDefault="00F207DC" w:rsidP="00F207DC" w:rsidR="00F207D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63175F">
        <w:t>Šimi Bošnjak dipl. iur.  iz Osijeka, Vukovarska cesta 56, OIB 38523531471</w:t>
      </w:r>
      <w:r>
        <w:t>, odobrava se na ime nagrade i na ime naknade troškova iznos od 3.500,00 kn bruto, za obnašanje dužnosti privremenog stečajnog upra</w:t>
      </w:r>
      <w:r w:rsidR="00E925F8">
        <w:t xml:space="preserve">vitelja nad stečajnim dužnikom </w:t>
      </w:r>
      <w:r w:rsidR="00BC63CD">
        <w:rPr>
          <w:color w:val="000000"/>
        </w:rPr>
        <w:t xml:space="preserve"> VERTIGO j.d.o.o. za proizvodnju energije, u stečaju, Našice,  I.B.Mažuranića 8, MBS: 030124773, OIB: 85724208119.</w:t>
      </w:r>
    </w:p>
    <w:p w:rsidRDefault="00F207DC" w:rsidP="00F207DC" w:rsidR="00F207DC">
      <w:pPr>
        <w:pStyle w:val="Tijeloteksta"/>
        <w:ind w:left="1065"/>
      </w:pPr>
    </w:p>
    <w:p w:rsidRDefault="00F207DC" w:rsidP="00F207DC" w:rsidR="00F207DC" w:rsidRPr="00E94D82">
      <w:pPr>
        <w:pStyle w:val="Tijeloteksta"/>
        <w:numPr>
          <w:ilvl w:val="0"/>
          <w:numId w:val="2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BC63CD">
        <w:t xml:space="preserve">Šime Bošnjak dipl. iur. iz Osijeka, </w:t>
      </w:r>
      <w:r>
        <w:t>IBAN: HR</w:t>
      </w:r>
      <w:r w:rsidR="00BC63CD">
        <w:t>0325000093120151</w:t>
      </w:r>
      <w:r w:rsidR="00191B66">
        <w:t>185</w:t>
      </w:r>
      <w:r w:rsidRPr="00E925F8">
        <w:t>,</w:t>
      </w:r>
      <w:r>
        <w:t xml:space="preserve"> a poreze i doprin</w:t>
      </w:r>
      <w:r w:rsidR="00E925F8">
        <w:t xml:space="preserve">ose na odgovarajuće žiro račune, </w:t>
      </w:r>
      <w:r w:rsidR="005D76F4">
        <w:t>sa kontovnika</w:t>
      </w:r>
      <w:r w:rsidR="00E925F8">
        <w:t xml:space="preserve"> broj </w:t>
      </w:r>
      <w:r w:rsidR="00E925F8" w:rsidRPr="00E925F8">
        <w:t>8500 Fond za pokriće troškova stečajnog postupka</w:t>
      </w:r>
      <w:r w:rsidR="005D76F4">
        <w:t>.</w:t>
      </w:r>
    </w:p>
    <w:p w:rsidRDefault="00F207DC" w:rsidP="00F207DC" w:rsidR="00F207DC">
      <w:pPr>
        <w:pStyle w:val="Tijeloteksta"/>
        <w:ind w:left="1065"/>
        <w:rPr>
          <w:bCs/>
        </w:rPr>
      </w:pPr>
    </w:p>
    <w:p w:rsidRDefault="00F207DC" w:rsidP="00F207DC" w:rsidR="00F207D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F207DC" w:rsidP="00F207DC" w:rsidR="00F207DC">
      <w:pPr>
        <w:pStyle w:val="Odlomakpopisa"/>
        <w:rPr>
          <w:bCs/>
        </w:rPr>
      </w:pPr>
    </w:p>
    <w:p w:rsidRDefault="00F207DC" w:rsidP="00F207DC" w:rsidR="00F207D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F207DC" w:rsidP="00F207DC" w:rsidR="00F207DC">
      <w:pPr>
        <w:pStyle w:val="Odlomakpopisa"/>
        <w:rPr>
          <w:bCs/>
        </w:rPr>
      </w:pPr>
    </w:p>
    <w:p w:rsidRDefault="00F207DC" w:rsidP="00F207DC" w:rsidR="00F207DC" w:rsidRPr="00747DCE">
      <w:pPr>
        <w:pStyle w:val="Tijeloteksta"/>
        <w:ind w:left="1065"/>
        <w:rPr>
          <w:bCs/>
        </w:rPr>
      </w:pPr>
    </w:p>
    <w:p w:rsidRDefault="00F207DC" w:rsidP="00F207DC" w:rsidR="00F207D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F207DC" w:rsidP="00F207DC" w:rsidR="00F207DC">
      <w:pPr>
        <w:pStyle w:val="Tijeloteksta"/>
        <w:rPr>
          <w:bCs/>
        </w:rPr>
      </w:pPr>
    </w:p>
    <w:p w:rsidRDefault="00F207DC" w:rsidP="00F207DC" w:rsidR="00F207DC" w:rsidRPr="00AB2F7F">
      <w:pPr>
        <w:pStyle w:val="Tijeloteksta"/>
        <w:rPr>
          <w:bCs/>
        </w:rPr>
      </w:pPr>
    </w:p>
    <w:p w:rsidRDefault="00F207DC" w:rsidP="001A7F0F" w:rsidR="00F207D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B25FC2">
        <w:rPr>
          <w:bCs/>
        </w:rPr>
        <w:t>915/</w:t>
      </w:r>
      <w:r w:rsidR="00191B66">
        <w:rPr>
          <w:bCs/>
        </w:rPr>
        <w:t xml:space="preserve">16-12 od 9. srpnja </w:t>
      </w:r>
      <w:r w:rsidR="005D76F4">
        <w:rPr>
          <w:bCs/>
        </w:rPr>
        <w:t xml:space="preserve">2018. </w:t>
      </w:r>
      <w:r>
        <w:rPr>
          <w:bCs/>
        </w:rPr>
        <w:t>godine pokrenut je prethodni postupak nad dužnikom</w:t>
      </w:r>
      <w:r>
        <w:rPr>
          <w:color w:val="000000"/>
        </w:rPr>
        <w:t xml:space="preserve"> </w:t>
      </w:r>
      <w:r w:rsidR="00191B66">
        <w:rPr>
          <w:color w:val="000000"/>
        </w:rPr>
        <w:t>VERTIGO j.d.o.o. za proizvodnju energije, u stečaju, Našice,  I.B.Mažuranića 8, MBS: 030124773, OIB: 85724208119</w:t>
      </w:r>
      <w:r>
        <w:rPr>
          <w:bCs/>
        </w:rPr>
        <w:t>. Istim rješenjem imenovan je privremeni stečajni upravitelj</w:t>
      </w:r>
      <w:r w:rsidR="00191B66">
        <w:rPr>
          <w:bCs/>
        </w:rPr>
        <w:t xml:space="preserve"> Šimo Bošnjak dipl. iur. iz Osijeka,</w:t>
      </w:r>
      <w:r>
        <w:rPr>
          <w:bCs/>
        </w:rPr>
        <w:t xml:space="preserve"> sa zadatkom da u roku od 15 dana stečajnom sucu dostavi izvješće o financijsko – gospodarskom stanju stečajnog dužnika, mogućnostima provođenja ste</w:t>
      </w:r>
      <w:r w:rsidR="001A7F0F">
        <w:rPr>
          <w:bCs/>
        </w:rPr>
        <w:t>čajnog</w:t>
      </w:r>
      <w:r>
        <w:rPr>
          <w:bCs/>
        </w:rPr>
        <w:t xml:space="preserve"> postupka nad njegovom imovinom, kao i ispita postoje li kod dužnika razlozi za otvaranje stečajnog postupka. </w:t>
      </w:r>
    </w:p>
    <w:p w:rsidRDefault="00F207DC" w:rsidP="00F207DC" w:rsidR="00F207DC">
      <w:pPr>
        <w:pStyle w:val="Tijeloteksta"/>
        <w:ind w:firstLine="708"/>
        <w:jc w:val="center"/>
        <w:rPr>
          <w:bCs/>
        </w:rPr>
      </w:pPr>
    </w:p>
    <w:p w:rsidRDefault="00D704E7" w:rsidP="00F207DC" w:rsidR="00D704E7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D704E7" w:rsidP="00D704E7" w:rsidR="00D704E7">
      <w:pPr>
        <w:pStyle w:val="Tijeloteksta"/>
        <w:ind w:firstLine="708"/>
        <w:jc w:val="right"/>
        <w:rPr>
          <w:bCs/>
        </w:rPr>
      </w:pPr>
      <w:r w:rsidRPr="00D704E7">
        <w:rPr>
          <w:bCs/>
        </w:rPr>
        <w:t>13 St-915/16-24</w:t>
      </w:r>
    </w:p>
    <w:p w:rsidRDefault="00D704E7" w:rsidP="00F207DC" w:rsidR="00D704E7">
      <w:pPr>
        <w:pStyle w:val="Tijeloteksta"/>
        <w:ind w:firstLine="708"/>
        <w:jc w:val="center"/>
        <w:rPr>
          <w:bCs/>
        </w:rPr>
      </w:pPr>
    </w:p>
    <w:p w:rsidRDefault="00D704E7" w:rsidP="00F207DC" w:rsidR="00D704E7">
      <w:pPr>
        <w:pStyle w:val="Tijeloteksta"/>
        <w:ind w:firstLine="708"/>
        <w:jc w:val="center"/>
        <w:rPr>
          <w:bCs/>
        </w:rPr>
      </w:pPr>
    </w:p>
    <w:p w:rsidRDefault="00D704E7" w:rsidP="00F207DC" w:rsidR="00D704E7">
      <w:pPr>
        <w:pStyle w:val="Tijeloteksta"/>
        <w:ind w:firstLine="708"/>
        <w:jc w:val="center"/>
        <w:rPr>
          <w:bCs/>
        </w:rPr>
      </w:pPr>
    </w:p>
    <w:p w:rsidRDefault="00D704E7" w:rsidP="00F207DC" w:rsidR="00D704E7">
      <w:pPr>
        <w:pStyle w:val="Tijeloteksta"/>
        <w:ind w:firstLine="708"/>
        <w:jc w:val="center"/>
        <w:rPr>
          <w:bCs/>
        </w:rPr>
      </w:pPr>
    </w:p>
    <w:p w:rsidRDefault="00F207DC" w:rsidP="00F207DC" w:rsidR="00F207DC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 i do</w:t>
      </w:r>
      <w:r w:rsidR="005D76F4">
        <w:rPr>
          <w:bCs/>
        </w:rPr>
        <w:t xml:space="preserve">stavio svoje pisano izvješće dana </w:t>
      </w:r>
      <w:r w:rsidR="003650EF">
        <w:rPr>
          <w:bCs/>
        </w:rPr>
        <w:t xml:space="preserve">2. kolovoza </w:t>
      </w:r>
      <w:r w:rsidR="005D76F4">
        <w:rPr>
          <w:bCs/>
        </w:rPr>
        <w:t>2018.</w:t>
      </w:r>
      <w:r>
        <w:rPr>
          <w:bCs/>
        </w:rPr>
        <w:t xml:space="preserve"> godine </w:t>
      </w:r>
      <w:r w:rsidR="00007729">
        <w:rPr>
          <w:bCs/>
        </w:rPr>
        <w:t xml:space="preserve">te </w:t>
      </w:r>
      <w:r>
        <w:rPr>
          <w:bCs/>
        </w:rPr>
        <w:t xml:space="preserve"> nazočio ročištu radi izjašnjenja o prijedlogu i raspravi o pretpostavkama za otvaranje stečajnog postupka održanog dana</w:t>
      </w:r>
      <w:r w:rsidR="003650EF">
        <w:rPr>
          <w:bCs/>
        </w:rPr>
        <w:t xml:space="preserve"> 25. rujna </w:t>
      </w:r>
      <w:r w:rsidR="00007729">
        <w:rPr>
          <w:bCs/>
        </w:rPr>
        <w:t xml:space="preserve"> 2018</w:t>
      </w:r>
      <w:r>
        <w:rPr>
          <w:bCs/>
        </w:rPr>
        <w:t xml:space="preserve">. godine. </w:t>
      </w:r>
    </w:p>
    <w:p w:rsidRDefault="00F207DC" w:rsidP="00F207DC" w:rsidR="00F207DC">
      <w:pPr>
        <w:jc w:val="both"/>
      </w:pPr>
    </w:p>
    <w:p w:rsidRDefault="00F207DC" w:rsidP="00F207DC" w:rsidR="00F207DC">
      <w:pPr>
        <w:jc w:val="both"/>
        <w:rPr>
          <w:bCs/>
        </w:rPr>
      </w:pPr>
      <w:r>
        <w:tab/>
      </w:r>
      <w:r>
        <w:rPr>
          <w:bCs/>
        </w:rPr>
        <w:t>Dana</w:t>
      </w:r>
      <w:r w:rsidR="00D704E7">
        <w:rPr>
          <w:bCs/>
        </w:rPr>
        <w:t xml:space="preserve"> 24. listopada</w:t>
      </w:r>
      <w:r>
        <w:rPr>
          <w:bCs/>
        </w:rPr>
        <w:t xml:space="preserve"> 2018.  godine privremeni stečajni upravitelj  u spis je dostavio  zahtjev za određivanje nagrade za obavljene poslove privremenog stečajnog upravitelja.</w:t>
      </w:r>
    </w:p>
    <w:p w:rsidRDefault="00F207DC" w:rsidP="00F207DC" w:rsidR="00F207DC">
      <w:pPr>
        <w:jc w:val="both"/>
      </w:pPr>
    </w:p>
    <w:p w:rsidRDefault="003259FA" w:rsidP="003259FA" w:rsidR="003259FA">
      <w:pPr>
        <w:ind w:firstLine="708"/>
        <w:jc w:val="both"/>
        <w:rPr>
          <w:bCs/>
        </w:rPr>
      </w:pPr>
      <w:r>
        <w:t>Uzimajući u obzir obujam poslova i rad privremen</w:t>
      </w:r>
      <w:r w:rsidR="00D704E7">
        <w:t>og stečajnog upravitelja</w:t>
      </w:r>
      <w:r>
        <w:t>, sud je odlučio kao u izreci temeljem članka 119. stav 6. u vezi s člankom 94. Stečajnog zakona (Narodne novine 71/15 i 104/17) članka 2., 4. i 15. Uredbe o kriterijima i načinu obračuna i plaćanja nagrade stečajnim upraviteljima (Narodne novine 105/15).</w:t>
      </w:r>
    </w:p>
    <w:p w:rsidRDefault="00F207DC" w:rsidP="00F207DC" w:rsidR="00F207DC" w:rsidRPr="00524479">
      <w:pPr>
        <w:ind w:firstLine="708"/>
        <w:jc w:val="both"/>
        <w:rPr>
          <w:bCs/>
        </w:rPr>
      </w:pPr>
    </w:p>
    <w:p w:rsidRDefault="00F207DC" w:rsidP="00F207DC" w:rsidR="00F207DC" w:rsidRPr="00524479">
      <w:pPr>
        <w:pStyle w:val="Tijeloteksta"/>
        <w:rPr>
          <w:sz w:val="20"/>
          <w:szCs w:val="20"/>
        </w:rPr>
      </w:pPr>
    </w:p>
    <w:p w:rsidRDefault="00F207DC" w:rsidP="00F207DC" w:rsidR="00F207DC">
      <w:pPr>
        <w:pStyle w:val="Tijeloteksta"/>
        <w:jc w:val="center"/>
      </w:pPr>
      <w:r>
        <w:t xml:space="preserve">U Osijeku </w:t>
      </w:r>
      <w:r w:rsidR="00D704E7">
        <w:t xml:space="preserve">3. prosinac </w:t>
      </w:r>
      <w:r>
        <w:t xml:space="preserve">2018. </w:t>
      </w:r>
    </w:p>
    <w:p w:rsidRDefault="00F207DC" w:rsidP="00007729" w:rsidR="00F207DC">
      <w:pPr>
        <w:pStyle w:val="Tijeloteksta"/>
      </w:pPr>
    </w:p>
    <w:p w:rsidRDefault="00F207DC" w:rsidP="00F207DC" w:rsidR="00F207DC">
      <w:pPr>
        <w:pStyle w:val="Tijeloteksta"/>
        <w:jc w:val="left"/>
      </w:pPr>
      <w:r>
        <w:t>Zapisničar</w:t>
      </w:r>
    </w:p>
    <w:p w:rsidRDefault="00F207DC" w:rsidP="00F207DC" w:rsidR="00F207DC">
      <w:pPr>
        <w:pStyle w:val="Tijeloteksta"/>
        <w:jc w:val="left"/>
      </w:pPr>
      <w:r>
        <w:t xml:space="preserve">Maja Kocijan </w:t>
      </w:r>
    </w:p>
    <w:p w:rsidRDefault="00F207DC" w:rsidP="00F207DC" w:rsidR="00F207DC">
      <w:pPr>
        <w:pStyle w:val="Tijeloteksta"/>
        <w:jc w:val="left"/>
      </w:pPr>
    </w:p>
    <w:p w:rsidRDefault="00F207DC" w:rsidP="00F207DC" w:rsidR="00F207D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F207DC" w:rsidP="00F207DC" w:rsidR="00F207D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207DC" w:rsidP="00F207DC" w:rsidR="00F207DC">
      <w:pPr>
        <w:pStyle w:val="Tijeloteksta"/>
        <w:jc w:val="left"/>
      </w:pPr>
    </w:p>
    <w:p w:rsidRDefault="002F274E" w:rsidP="002F274E" w:rsidR="002F274E">
      <w:pPr>
        <w:pStyle w:val="Tijeloteksta"/>
      </w:pPr>
      <w:r>
        <w:t>UPUTA O PRAVNOM LIJEKU:</w:t>
      </w:r>
    </w:p>
    <w:p w:rsidRDefault="002F274E" w:rsidP="002F274E" w:rsidR="00F207DC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2F274E" w:rsidP="002F274E" w:rsidR="002F274E">
      <w:pPr>
        <w:pStyle w:val="Tijeloteksta"/>
        <w:jc w:val="left"/>
      </w:pPr>
    </w:p>
    <w:p w:rsidRDefault="002F274E" w:rsidP="002F274E" w:rsidR="002F274E">
      <w:pPr>
        <w:pStyle w:val="Tijeloteksta"/>
        <w:jc w:val="left"/>
      </w:pPr>
    </w:p>
    <w:p w:rsidRDefault="00F207DC" w:rsidP="00F207DC" w:rsidR="00F207DC" w:rsidRPr="007B3432">
      <w:pPr>
        <w:pStyle w:val="Tijeloteksta"/>
        <w:jc w:val="left"/>
      </w:pPr>
      <w:r w:rsidRPr="007B3432">
        <w:t>DNA</w:t>
      </w:r>
    </w:p>
    <w:p w:rsidRDefault="00007729" w:rsidP="00F207DC" w:rsidR="00F207DC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D704E7">
        <w:t xml:space="preserve">Šimo Bošnjak </w:t>
      </w:r>
      <w:r w:rsidR="00F207DC">
        <w:t xml:space="preserve">       </w:t>
      </w:r>
    </w:p>
    <w:p w:rsidRDefault="00F207DC" w:rsidP="00F207DC" w:rsidR="00F207D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F207DC" w:rsidP="00F207DC" w:rsidR="00F207D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D704E7" w:rsidP="00F207DC" w:rsidR="00F207DC" w:rsidRPr="007B3432">
      <w:pPr>
        <w:pStyle w:val="Tijeloteksta"/>
        <w:numPr>
          <w:ilvl w:val="0"/>
          <w:numId w:val="21"/>
        </w:numPr>
        <w:jc w:val="left"/>
      </w:pPr>
      <w:r>
        <w:t>kal. 24/12</w:t>
      </w:r>
    </w:p>
    <w:p w:rsidRDefault="00F207DC" w:rsidP="00F207DC" w:rsidR="00F207DC">
      <w:pPr>
        <w:ind w:firstLine="708"/>
        <w:jc w:val="both"/>
      </w:pPr>
    </w:p>
    <w:p w:rsidRDefault="00F207DC" w:rsidP="00F207DC" w:rsidR="00F207DC">
      <w:pPr>
        <w:ind w:firstLine="708"/>
        <w:jc w:val="both"/>
      </w:pPr>
    </w:p>
    <w:p w:rsidRDefault="00F207DC" w:rsidP="00F207DC" w:rsidR="00F207DC" w:rsidRPr="00A930D6">
      <w:pPr>
        <w:jc w:val="center"/>
      </w:pPr>
    </w:p>
    <w:p w:rsidRDefault="005A2E90" w:rsidP="00F207DC" w:rsidR="005A2E90" w:rsidRPr="00F207DC"/>
    <w:sectPr w:rsidSect="00254F96" w:rsidR="005A2E90" w:rsidRPr="00F207DC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B1F"/>
    <w:rsid w:val="00003C94"/>
    <w:rsid w:val="000047E7"/>
    <w:rsid w:val="000065CB"/>
    <w:rsid w:val="00006DC8"/>
    <w:rsid w:val="00007729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07E7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1B66"/>
    <w:rsid w:val="001926FE"/>
    <w:rsid w:val="00196704"/>
    <w:rsid w:val="00196DD1"/>
    <w:rsid w:val="0019752C"/>
    <w:rsid w:val="001A0170"/>
    <w:rsid w:val="001A6201"/>
    <w:rsid w:val="001A7CEB"/>
    <w:rsid w:val="001A7F0F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128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74E"/>
    <w:rsid w:val="002F2BD0"/>
    <w:rsid w:val="002F6AEF"/>
    <w:rsid w:val="00313F98"/>
    <w:rsid w:val="00314C08"/>
    <w:rsid w:val="00321FEA"/>
    <w:rsid w:val="003259F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650EF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D76F4"/>
    <w:rsid w:val="005E63D7"/>
    <w:rsid w:val="005E7704"/>
    <w:rsid w:val="005F0C37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175F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55DE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433E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25FC2"/>
    <w:rsid w:val="00B405B4"/>
    <w:rsid w:val="00B513B9"/>
    <w:rsid w:val="00B53BB5"/>
    <w:rsid w:val="00B607EF"/>
    <w:rsid w:val="00B61BB6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63CD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558F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3876"/>
    <w:rsid w:val="00D6448E"/>
    <w:rsid w:val="00D64559"/>
    <w:rsid w:val="00D65948"/>
    <w:rsid w:val="00D704E7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5F8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07DC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B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B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B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B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B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B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B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B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72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St-915/2016-24</izvorni_sadrzaj>
    <derivirana_varijabla naziv="DomainObject.Oznaka_1">St-915/2016-24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2018.</izvorni_sadrzaj>
    <derivirana_varijabla naziv="DomainObject.Predmet.DatumRjesavanja_1">19.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VERTIGO jednostavno društvo s ograničenom odgovornošću za proizvodnju energije</izvorni_sadrzaj>
    <derivirana_varijabla naziv="DomainObject.Predmet.ProtustrankaFormated_1">  VERTIGO jednostavno društvo s ograničenom odgovornošću za proizvodnju energije</derivirana_varijabla>
  </DomainObject.Predmet.ProtustrankaFormated>
  <DomainObject.Predmet.ProtustrankaFormatedOIB>
    <izvorni_sadrzaj>  VERTIGO jednostavno društvo s ograničenom odgovornošću za proizvodnju energije, OIB 85724208119</izvorni_sadrzaj>
    <derivirana_varijabla naziv="DomainObject.Predmet.ProtustrankaFormatedOIB_1">  VERTIGO jednostavno društvo s ograničenom odgovornošću za proizvodnju energije, OIB 85724208119</derivirana_varijabla>
  </DomainObject.Predmet.ProtustrankaFormatedOIB>
  <DomainObject.Predmet.ProtustrankaFormatedWithAdress>
    <izvorni_sadrzaj> VERTIGO jednostavno društvo s ograničenom odgovornošću za proizvodnju energije, I.B.Mažuranića 8, 31500 Našice</izvorni_sadrzaj>
    <derivirana_varijabla naziv="DomainObject.Predmet.ProtustrankaFormatedWithAdress_1"> VERTIGO jednostavno društvo s ograničenom odgovornošću za proizvodnju energije, I.B.Mažuranića 8, 31500 Našice</derivirana_varijabla>
  </DomainObject.Predmet.ProtustrankaFormatedWithAdress>
  <DomainObject.Predmet.ProtustrankaFormatedWithAdressOIB>
    <izvorni_sadrzaj> VERTIGO jednostavno društvo s ograničenom odgovornošću za proizvodnju energije, OIB 85724208119, I.B.Mažuranića 8, 31500 Našice</izvorni_sadrzaj>
    <derivirana_varijabla naziv="DomainObject.Predmet.ProtustrankaFormatedWithAdressOIB_1"> VERTIGO jednostavno društvo s ograničenom odgovornošću za proizvodnju energije, OIB 85724208119, I.B.Mažuranića 8, 31500 Našice</derivirana_varijabla>
  </DomainObject.Predmet.ProtustrankaFormatedWithAdressOIB>
  <DomainObject.Predmet.ProtustrankaWithAdress>
    <izvorni_sadrzaj>VERTIGO jednostavno društvo s ograničenom odgovornošću za proizvodnju energije I.B.Mažuranića 8, 31500 Našice</izvorni_sadrzaj>
    <derivirana_varijabla naziv="DomainObject.Predmet.ProtustrankaWithAdress_1">VERTIGO jednostavno društvo s ograničenom odgovornošću za proizvodnju energije I.B.Mažuranića 8, 31500 Našice</derivirana_varijabla>
  </DomainObject.Predmet.ProtustrankaWithAdress>
  <DomainObject.Predmet.ProtustrankaWithAdressOIB>
    <izvorni_sadrzaj>VERTIGO jednostavno društvo s ograničenom odgovornošću za proizvodnju energije, OIB 85724208119, I.B.Mažuranića 8, 31500 Našice</izvorni_sadrzaj>
    <derivirana_varijabla naziv="DomainObject.Predmet.ProtustrankaWithAdressOIB_1">VERTIGO jednostavno društvo s ograničenom odgovornošću za proizvodnju energije, OIB 85724208119, I.B.Mažuranića 8, 31500 Našice</derivirana_varijabla>
  </DomainObject.Predmet.ProtustrankaWithAdressOIB>
  <DomainObject.Predmet.ProtustrankaNazivFormated>
    <izvorni_sadrzaj>VERTIGO jednostavno društvo s ograničenom odgovornošću za proizvodnju energije</izvorni_sadrzaj>
    <derivirana_varijabla naziv="DomainObject.Predmet.ProtustrankaNazivFormated_1">VERTIGO jednostavno društvo s ograničenom odgovornošću za proizvodnju energije</derivirana_varijabla>
  </DomainObject.Predmet.ProtustrankaNazivFormated>
  <DomainObject.Predmet.ProtustrankaNazivFormatedOIB>
    <izvorni_sadrzaj>VERTIGO jednostavno društvo s ograničenom odgovornošću za proizvodnju energije, OIB 85724208119</izvorni_sadrzaj>
    <derivirana_varijabla naziv="DomainObject.Predmet.ProtustrankaNazivFormatedOIB_1">VERTIGO jednostavno društvo s ograničenom odgovornošću za proizvodnju energije, OIB 85724208119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VERTIGO jednostavno društvo s ograničenom odgovornošću za proizvodnju energije</item>
    </izvorni_sadrzaj>
    <derivirana_varijabla naziv="DomainObject.Predmet.ProtuStrankaListFormated_1">
      <item>VERTIGO jednostavno društvo s ograničenom odgovornošću za proizvodnju energije</item>
    </derivirana_varijabla>
  </DomainObject.Predmet.ProtuStrankaListFormated>
  <DomainObject.Predmet.ProtuStrankaListFormatedOIB>
    <izvorni_sadrzaj>
      <item>VERTIGO jednostavno društvo s ograničenom odgovornošću za proizvodnju energije, OIB 85724208119</item>
    </izvorni_sadrzaj>
    <derivirana_varijabla naziv="DomainObject.Predmet.ProtuStrankaListFormatedOIB_1">
      <item>VERTIGO jednostavno društvo s ograničenom odgovornošću za proizvodnju energije, OIB 85724208119</item>
    </derivirana_varijabla>
  </DomainObject.Predmet.ProtuStrankaListFormatedOIB>
  <DomainObject.Predmet.ProtuStrankaListFormatedWithAdress>
    <izvorni_sadrzaj>
      <item>VERTIGO jednostavno društvo s ograničenom odgovornošću za proizvodnju energije, I.B.Mažuranića 8, 31500 Našice</item>
    </izvorni_sadrzaj>
    <derivirana_varijabla naziv="DomainObject.Predmet.ProtuStrankaListFormatedWithAdress_1">
      <item>VERTIGO jednostavno društvo s ograničenom odgovornošću za proizvodnju energije, I.B.Mažuranića 8, 31500 Našice</item>
    </derivirana_varijabla>
  </DomainObject.Predmet.ProtuStrankaListFormatedWithAdress>
  <DomainObject.Predmet.ProtuStrankaListFormatedWithAdressOIB>
    <izvorni_sadrzaj>
      <item>VERTIGO jednostavno društvo s ograničenom odgovornošću za proizvodnju energije, OIB 85724208119, I.B.Mažuranića 8, 31500 Našice</item>
    </izvorni_sadrzaj>
    <derivirana_varijabla naziv="DomainObject.Predmet.ProtuStrankaListFormatedWithAdressOIB_1">
      <item>VERTIGO jednostavno društvo s ograničenom odgovornošću za proizvodnju energije, OIB 85724208119, I.B.Mažuranića 8, 31500 Našice</item>
    </derivirana_varijabla>
  </DomainObject.Predmet.ProtuStrankaListFormatedWithAdressOIB>
  <DomainObject.Predmet.ProtuStrankaListNazivFormated>
    <izvorni_sadrzaj>
      <item>VERTIGO jednostavno društvo s ograničenom odgovornošću za proizvodnju energije</item>
    </izvorni_sadrzaj>
    <derivirana_varijabla naziv="DomainObject.Predmet.ProtuStrankaListNazivFormated_1">
      <item>VERTIGO jednostavno društvo s ograničenom odgovornošću za proizvodnju energije</item>
    </derivirana_varijabla>
  </DomainObject.Predmet.ProtuStrankaListNazivFormated>
  <DomainObject.Predmet.ProtuStrankaListNazivFormatedOIB>
    <izvorni_sadrzaj>
      <item>VERTIGO jednostavno društvo s ograničenom odgovornošću za proizvodnju energije, OIB 85724208119</item>
    </izvorni_sadrzaj>
    <derivirana_varijabla naziv="DomainObject.Predmet.ProtuStrankaListNazivFormatedOIB_1">
      <item>VERTIGO jednostavno društvo s ograničenom odgovornošću za proizvodnju energije, OIB 85724208119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St-915/2016-24</izvorni_sadrzaj>
    <derivirana_varijabla naziv="DomainObject.PoslovniBrojDokumenta_1">St-915/2016-24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VERTIGO jednostavno društvo s ograničenom odgovornošću za proizvodnju energije</izvorni_sadrzaj>
    <derivirana_varijabla naziv="DomainObject.Predmet.ProtustrankaIDrugi_1">VERTIGO jednostavno društvo s ograničenom odgovornošću za proizvodnju energije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VERTIGO jednostavno društvo s ograničenom odgovornošću za proizvodnju energije, OIB 85724208119, I.B.Mažuranića 8, 31500 Našice</izvorni_sadrzaj>
    <derivirana_varijabla naziv="DomainObject.Predmet.ProtustrankaIDrugiAdressOIB_1">VERTIGO jednostavno društvo s ograničenom odgovornošću za proizvodnju energije, OIB 85724208119, I.B.Mažuranića 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2018.</izvorni_sadrzaj>
    <derivirana_varijabla naziv="DomainObject.Predmet.OdlukaRjesenje.DatumDonosenjaOdluke_1">19. listopada 2018.</derivirana_varijabla>
  </DomainObject.Predmet.OdlukaRjesenje.DatumDonosenjaOdluke>
  <DomainObject.Predmet.OdlukaRjesenje.DatumPravomocnosti>
    <izvorni_sadrzaj>6. studenog 2018.</izvorni_sadrzaj>
    <derivirana_varijabla naziv="DomainObject.Predmet.OdlukaRjesenje.DatumPravomocnosti_1">6. studenog 2018.</derivirana_varijabla>
  </DomainObject.Predmet.OdlukaRjesenje.DatumPravomocnosti>
  <DomainObject.Predmet.OdlukaRjesenje.Oznaka>
    <izvorni_sadrzaj>St-915/2016-19</izvorni_sadrzaj>
    <derivirana_varijabla naziv="DomainObject.Predmet.OdlukaRjesenje.Oznaka_1">St-915/2016-19</derivirana_varijabla>
  </DomainObject.Predmet.OdlukaRjesenje.Oznaka>
  <DomainObject.Predmet.SudioniciListNaziv>
    <izvorni_sadrzaj>
      <item>FINA RC OSIJEK</item>
      <item>VERTIGO jednostavno društvo s ograničenom odgovornošću za proizvodnju energije</item>
    </izvorni_sadrzaj>
    <derivirana_varijabla naziv="DomainObject.Predmet.SudioniciListNaziv_1">
      <item>FINA RC OSIJEK</item>
      <item>VERTIGO jednostavno društvo s ograničenom odgovornošću za proizvodnju energije</item>
    </derivirana_varijabla>
  </DomainObject.Predmet.SudioniciListNaziv>
  <DomainObject.Predmet.SudioniciListAdressOIB>
    <izvorni_sadrzaj>
      <item>FINA RC OSIJEK, OIB 85821130368</item>
      <item>VERTIGO jednostavno društvo s ograničenom odgovornošću za proizvodnju energije, OIB 85724208119, I.B.Mažuranića 8,31500 Našice</item>
    </izvorni_sadrzaj>
    <derivirana_varijabla naziv="DomainObject.Predmet.SudioniciListAdressOIB_1">
      <item>FINA RC OSIJEK, OIB 85821130368</item>
      <item>VERTIGO jednostavno društvo s ograničenom odgovornošću za proizvodnju energije, OIB 85724208119, I.B.Mažuranića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85724208119</item>
    </izvorni_sadrzaj>
    <derivirana_varijabla naziv="DomainObject.Predmet.SudioniciListNazivOIB_1">
      <item>, OIB 85821130368</item>
      <item>, OIB 85724208119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St-915/2016-22</izvorni_sadrzaj>
    <derivirana_varijabla naziv="DomainObject.PredzadnjaOdlukaIzPredmeta.Oznaka_1">St-915/2016-22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33727-0CD9-437A-96E3-85C0BCD48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2598</properties:Characters>
  <properties:Lines>91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2018-12-03T07:55:00Z</dcterms:created>
  <dc:creator>hermanj</dc:creator>
  <cp:lastModifiedBy>Maja Kocijan</cp:lastModifiedBy>
  <cp:lastPrinted>2018-12-03T08:13:00Z</cp:lastPrinted>
  <dcterms:modified xmlns:xsi="http://www.w3.org/2001/XMLSchema-instance" xsi:type="dcterms:W3CDTF">2018-12-03T08:15:00Z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St-915/2016-24 / Odluka - Rješenje - određivanje nagrade stečajnom upravitelju (Nagrada - Šimo Bošnjak.docx)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