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1769" w14:paraId="ec41769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0005F9">
        <w:t>39/17-4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0E51B2">
        <w:t>OSIJEK</w:t>
      </w:r>
      <w:r>
        <w:t xml:space="preserve">, Podružnica </w:t>
      </w:r>
      <w:r w:rsidR="000E51B2">
        <w:t>Osijek</w:t>
      </w:r>
      <w:r>
        <w:t xml:space="preserve">, </w:t>
      </w:r>
      <w:r w:rsidR="000E51B2">
        <w:t xml:space="preserve">L. </w:t>
      </w:r>
      <w:proofErr w:type="spellStart"/>
      <w:r w:rsidR="000E51B2">
        <w:t>Jagera</w:t>
      </w:r>
      <w:proofErr w:type="spellEnd"/>
      <w:r w:rsidR="000E51B2">
        <w:t xml:space="preserve"> 3, </w:t>
      </w:r>
      <w:r w:rsidR="00D65AEC">
        <w:t xml:space="preserve">OIB 85821130368 </w:t>
      </w:r>
      <w:r>
        <w:t xml:space="preserve">za provedbom skraćenog stečajnog postupka nad dužnikom </w:t>
      </w:r>
      <w:r w:rsidR="000005F9">
        <w:t>TAXI-M j</w:t>
      </w:r>
      <w:r w:rsidR="008654B8">
        <w:t xml:space="preserve">ednostavno društvo s ograničenom odgovornošću </w:t>
      </w:r>
      <w:r w:rsidR="000005F9">
        <w:t xml:space="preserve">Osijek, Mije </w:t>
      </w:r>
      <w:proofErr w:type="spellStart"/>
      <w:r w:rsidR="000005F9">
        <w:t>Kišpatića</w:t>
      </w:r>
      <w:proofErr w:type="spellEnd"/>
      <w:r w:rsidR="000005F9">
        <w:t xml:space="preserve"> 18, OIB 98533202318, </w:t>
      </w:r>
      <w:r w:rsidR="008654B8">
        <w:t>MBS 030</w:t>
      </w:r>
      <w:r w:rsidR="000005F9">
        <w:t>151535</w:t>
      </w:r>
      <w:r w:rsidR="008654B8">
        <w:t xml:space="preserve">, dana </w:t>
      </w:r>
      <w:r w:rsidR="007F1C22">
        <w:t>5. travnja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0005F9">
        <w:t xml:space="preserve">TAXI-M jednostavno društvo s ograničenom odgovornošću Osijek, Mije </w:t>
      </w:r>
      <w:proofErr w:type="spellStart"/>
      <w:r w:rsidR="000005F9">
        <w:t>Kišpatića</w:t>
      </w:r>
      <w:proofErr w:type="spellEnd"/>
      <w:r w:rsidR="000005F9">
        <w:t xml:space="preserve"> 18, OIB 98533202318, MBS 030151535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D65E5F">
        <w:t xml:space="preserve">u upraviteljicu imenuje se Sanela </w:t>
      </w:r>
      <w:proofErr w:type="spellStart"/>
      <w:r w:rsidR="00D65E5F">
        <w:t>Kučar</w:t>
      </w:r>
      <w:proofErr w:type="spellEnd"/>
      <w:r w:rsidR="00D65E5F">
        <w:t xml:space="preserve"> iz Osijeka, </w:t>
      </w:r>
      <w:proofErr w:type="spellStart"/>
      <w:r w:rsidR="00D65E5F">
        <w:t>J.J</w:t>
      </w:r>
      <w:proofErr w:type="spellEnd"/>
      <w:r w:rsidR="00D65E5F">
        <w:t>. Strossmayera 37, OIB 97473612486.</w:t>
      </w:r>
    </w:p>
    <w:p w:rsidRDefault="00D65E5F" w:rsidP="00D65E5F" w:rsidR="00D65E5F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005F9">
        <w:t xml:space="preserve">TAXI-M jednostavno društvo s ograničenom odgovornošću Osijek, Mije </w:t>
      </w:r>
      <w:proofErr w:type="spellStart"/>
      <w:r w:rsidR="000005F9">
        <w:t>Kišpatića</w:t>
      </w:r>
      <w:proofErr w:type="spellEnd"/>
      <w:r w:rsidR="000005F9">
        <w:t xml:space="preserve"> 18, OIB 98533202318, MBS 030151535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</w:t>
      </w:r>
      <w:r w:rsidR="003227AC">
        <w:t>Osijek</w:t>
      </w:r>
      <w:r>
        <w:t xml:space="preserve">, Podružnica </w:t>
      </w:r>
      <w:r w:rsidR="003227AC">
        <w:t>Osijek</w:t>
      </w:r>
      <w:r>
        <w:t xml:space="preserve"> podnijela je </w:t>
      </w:r>
      <w:r w:rsidR="003227AC">
        <w:t xml:space="preserve">ovome sudu </w:t>
      </w:r>
      <w:r w:rsidR="000005F9">
        <w:t>17. siječnja 2017</w:t>
      </w:r>
      <w:r>
        <w:t xml:space="preserve">. zahtjev za provedbu skraćenog stečajnog postupka nad dužnikom </w:t>
      </w:r>
      <w:r w:rsidR="000005F9">
        <w:t xml:space="preserve">TAXI-M jednostavno društvo s ograničenom odgovornošću </w:t>
      </w:r>
      <w:r w:rsidR="00F47516">
        <w:t xml:space="preserve"> </w:t>
      </w:r>
      <w:r w:rsidR="000005F9">
        <w:t xml:space="preserve">OIB 98533202318, </w:t>
      </w:r>
      <w:r w:rsidR="00F47516">
        <w:t xml:space="preserve">sa sjedištem u Mije </w:t>
      </w:r>
      <w:proofErr w:type="spellStart"/>
      <w:r w:rsidR="00F47516">
        <w:t>Kišpatića</w:t>
      </w:r>
      <w:proofErr w:type="spellEnd"/>
      <w:r w:rsidR="00F47516">
        <w:t xml:space="preserve"> 18, Osijek.</w:t>
      </w:r>
    </w:p>
    <w:p w:rsidRDefault="00332709" w:rsidP="00332709" w:rsidR="00332709">
      <w:pPr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F47516">
        <w:t>19. siječnja 2017</w:t>
      </w:r>
      <w:r w:rsidR="00332709">
        <w:t>.  godine objavio oglas na mrežnoj stranici e-Oglasna ploča sudova pod poslovnim brojem St-</w:t>
      </w:r>
      <w:r w:rsidR="00F47516">
        <w:t>39/17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</w:t>
      </w:r>
      <w:r w:rsidR="00332709">
        <w:lastRenderedPageBreak/>
        <w:t xml:space="preserve">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F1C22">
        <w:t xml:space="preserve">5. travnja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5AA" w:rsidP="00C02BFE" w:rsidR="00C115AA">
      <w:r>
        <w:separator/>
      </w:r>
    </w:p>
  </w:endnote>
  <w:endnote w:id="0" w:type="continuationSeparator">
    <w:p w:rsidRDefault="00C115AA" w:rsidP="00C02BFE" w:rsidR="00C1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5AA" w:rsidP="00C02BFE" w:rsidR="00C115AA">
      <w:r>
        <w:separator/>
      </w:r>
    </w:p>
  </w:footnote>
  <w:footnote w:id="0" w:type="continuationSeparator">
    <w:p w:rsidRDefault="00C115AA" w:rsidP="00C02BFE" w:rsidR="00C11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F47516">
      <w:t>39/17-</w:t>
    </w:r>
    <w:r w:rsidR="000E752F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4544"/>
    <w:rsid w:val="00080E81"/>
    <w:rsid w:val="00081B23"/>
    <w:rsid w:val="00086BC9"/>
    <w:rsid w:val="00094B08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86FBE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72DEE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26381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1C22"/>
    <w:rsid w:val="007F503E"/>
    <w:rsid w:val="007F5161"/>
    <w:rsid w:val="00804C5F"/>
    <w:rsid w:val="0081001F"/>
    <w:rsid w:val="008134D9"/>
    <w:rsid w:val="008215F1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752D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115AA"/>
    <w:rsid w:val="00C20FE3"/>
    <w:rsid w:val="00C55A69"/>
    <w:rsid w:val="00C57EFE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5E5F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47516"/>
    <w:rsid w:val="00F71E82"/>
    <w:rsid w:val="00FA119A"/>
    <w:rsid w:val="00FB30E5"/>
    <w:rsid w:val="00FB51A3"/>
    <w:rsid w:val="00FC1695"/>
    <w:rsid w:val="00FC47AA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2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TAXI-M jednostavno društvo s ograničenom odgovornošću</izvorni_sadrzaj>
    <derivirana_varijabla naziv="DomainObject.Predmet.ProtustrankaFormated_1">  TAXI-M jednostavno društvo s ograničenom odgovornošću</derivirana_varijabla>
  </DomainObject.Predmet.ProtustrankaFormated>
  <DomainObject.Predmet.ProtustrankaFormatedOIB>
    <izvorni_sadrzaj>  TAXI-M jednostavno društvo s ograničenom odgovornošću, OIB 98533202318</izvorni_sadrzaj>
    <derivirana_varijabla naziv="DomainObject.Predmet.ProtustrankaFormatedOIB_1">  TAXI-M jednostavno društvo s ograničenom odgovornošću, OIB 98533202318</derivirana_varijabla>
  </DomainObject.Predmet.ProtustrankaFormatedOIB>
  <DomainObject.Predmet.ProtustrankaFormatedWithAdress>
    <izvorni_sadrzaj> TAXI-M jednostavno društvo s ograničenom odgovornošću, Mije Kišpatića 18, 31000 Osijek</izvorni_sadrzaj>
    <derivirana_varijabla naziv="DomainObject.Predmet.ProtustrankaFormatedWithAdress_1"> TAXI-M jednostavno društvo s ograničenom odgovornošću, Mije Kišpatića 18, 31000 Osijek</derivirana_varijabla>
  </DomainObject.Predmet.ProtustrankaFormatedWithAdress>
  <DomainObject.Predmet.ProtustrankaFormatedWithAdressOIB>
    <izvorni_sadrzaj> TAXI-M jednostavno društvo s ograničenom odgovornošću, OIB 98533202318, Mije Kišpatića 18, 31000 Osijek</izvorni_sadrzaj>
    <derivirana_varijabla naziv="DomainObject.Predmet.ProtustrankaFormatedWithAdressOIB_1"> TAXI-M jednostavno društvo s ograničenom odgovornošću, OIB 98533202318, Mije Kišpatića 18, 31000 Osijek</derivirana_varijabla>
  </DomainObject.Predmet.ProtustrankaFormatedWithAdressOIB>
  <DomainObject.Predmet.ProtustrankaWithAdress>
    <izvorni_sadrzaj>TAXI-M jednostavno društvo s ograničenom odgovornošću Mije Kišpatića 18, 31000 Osijek</izvorni_sadrzaj>
    <derivirana_varijabla naziv="DomainObject.Predmet.ProtustrankaWithAdress_1">TAXI-M jednostavno društvo s ograničenom odgovornošću Mije Kišpatića 18, 31000 Osijek</derivirana_varijabla>
  </DomainObject.Predmet.ProtustrankaWithAdress>
  <DomainObject.Predmet.ProtustrankaWithAdressOIB>
    <izvorni_sadrzaj>TAXI-M jednostavno društvo s ograničenom odgovornošću, OIB 98533202318, Mije Kišpatića 18, 31000 Osijek</izvorni_sadrzaj>
    <derivirana_varijabla naziv="DomainObject.Predmet.ProtustrankaWithAdressOIB_1">TAXI-M jednostavno društvo s ograničenom odgovornošću, OIB 98533202318, Mije Kišpatića 18, 31000 Osijek</derivirana_varijabla>
  </DomainObject.Predmet.ProtustrankaWithAdressOIB>
  <DomainObject.Predmet.ProtustrankaNazivFormated>
    <izvorni_sadrzaj>TAXI-M jednostavno društvo s ograničenom odgovornošću</izvorni_sadrzaj>
    <derivirana_varijabla naziv="DomainObject.Predmet.ProtustrankaNazivFormated_1">TAXI-M jednostavno društvo s ograničenom odgovornošću</derivirana_varijabla>
  </DomainObject.Predmet.ProtustrankaNazivFormated>
  <DomainObject.Predmet.ProtustrankaNazivFormatedOIB>
    <izvorni_sadrzaj>TAXI-M jednostavno društvo s ograničenom odgovornošću, OIB 98533202318</izvorni_sadrzaj>
    <derivirana_varijabla naziv="DomainObject.Predmet.ProtustrankaNazivFormatedOIB_1">TAXI-M jednostavno društvo s ograničenom odgovornošću, OIB 98533202318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TAXI-M jednostavno društvo s ograničenom odgovornošću</item>
    </izvorni_sadrzaj>
    <derivirana_varijabla naziv="DomainObject.Predmet.ProtuStrankaListFormated_1">
      <item>TAXI-M jednostavno društvo s ograničenom odgovornošću</item>
    </derivirana_varijabla>
  </DomainObject.Predmet.ProtuStrankaListFormated>
  <DomainObject.Predmet.ProtuStrankaListFormatedOIB>
    <izvorni_sadrzaj>
      <item>TAXI-M jednostavno društvo s ograničenom odgovornošću, OIB 98533202318</item>
    </izvorni_sadrzaj>
    <derivirana_varijabla naziv="DomainObject.Predmet.ProtuStrankaListFormatedOIB_1">
      <item>TAXI-M jednostavno društvo s ograničenom odgovornošću, OIB 98533202318</item>
    </derivirana_varijabla>
  </DomainObject.Predmet.ProtuStrankaListFormatedOIB>
  <DomainObject.Predmet.ProtuStrankaListFormatedWithAdress>
    <izvorni_sadrzaj>
      <item>TAXI-M jednostavno društvo s ograničenom odgovornošću, Mije Kišpatića 18, 31000 Osijek</item>
    </izvorni_sadrzaj>
    <derivirana_varijabla naziv="DomainObject.Predmet.ProtuStrankaListFormatedWithAdress_1">
      <item>TAXI-M jednostavno društvo s ograničenom odgovornošću, Mije Kišpatića 18, 31000 Osijek</item>
    </derivirana_varijabla>
  </DomainObject.Predmet.ProtuStrankaListFormatedWithAdress>
  <DomainObject.Predmet.ProtuStrankaListFormatedWithAdressOIB>
    <izvorni_sadrzaj>
      <item>TAXI-M jednostavno društvo s ograničenom odgovornošću, OIB 98533202318, Mije Kišpatića 18, 31000 Osijek</item>
    </izvorni_sadrzaj>
    <derivirana_varijabla naziv="DomainObject.Predmet.ProtuStrankaListFormatedWithAdressOIB_1">
      <item>TAXI-M jednostavno društvo s ograničenom odgovornošću, OIB 98533202318, Mije Kišpatića 18, 31000 Osijek</item>
    </derivirana_varijabla>
  </DomainObject.Predmet.ProtuStrankaListFormatedWithAdressOIB>
  <DomainObject.Predmet.ProtuStrankaListNazivFormated>
    <izvorni_sadrzaj>
      <item>TAXI-M jednostavno društvo s ograničenom odgovornošću</item>
    </izvorni_sadrzaj>
    <derivirana_varijabla naziv="DomainObject.Predmet.ProtuStrankaListNazivFormated_1">
      <item>TAXI-M jednostavno društvo s ograničenom odgovornošću</item>
    </derivirana_varijabla>
  </DomainObject.Predmet.ProtuStrankaListNazivFormated>
  <DomainObject.Predmet.ProtuStrankaListNazivFormatedOIB>
    <izvorni_sadrzaj>
      <item>TAXI-M jednostavno društvo s ograničenom odgovornošću, OIB 98533202318</item>
    </izvorni_sadrzaj>
    <derivirana_varijabla naziv="DomainObject.Predmet.ProtuStrankaListNazivFormatedOIB_1">
      <item>TAXI-M jednostavno društvo s ograničenom odgovornošću, OIB 98533202318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TAXI-M jednostavno društvo s ograničenom odgovornošću</izvorni_sadrzaj>
    <derivirana_varijabla naziv="DomainObject.Predmet.ProtustrankaIDrugi_1">TAXI-M jednostavno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TAXI-M jednostavno društvo s ograničenom odgovornošću, OIB 98533202318, Mije Kišpatića 18, 31000 Osijek</izvorni_sadrzaj>
    <derivirana_varijabla naziv="DomainObject.Predmet.ProtustrankaIDrugiAdressOIB_1">TAXI-M jednostavno društvo s ograničenom odgovornošću, OIB 98533202318, Mije Kišpatića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TAXI-M jednostavno društvo s ograničenom odgovornošću</item>
    </izvorni_sadrzaj>
    <derivirana_varijabla naziv="DomainObject.Predmet.SudioniciListNaziv_1">
      <item>FINA RC OSIJEK</item>
      <item>TAXI-M jednostavno društvo s ograničenom odgovornošću</item>
    </derivirana_varijabla>
  </DomainObject.Predmet.SudioniciListNaziv>
  <DomainObject.Predmet.SudioniciListAdressOIB>
    <izvorni_sadrzaj>
      <item>FINA RC OSIJEK, OIB 85821130368</item>
      <item>TAXI-M jednostavno društvo s ograničenom odgovornošću, OIB 98533202318, Mije Kišpatića 18,31000 Osijek</item>
    </izvorni_sadrzaj>
    <derivirana_varijabla naziv="DomainObject.Predmet.SudioniciListAdressOIB_1">
      <item>FINA RC OSIJEK, OIB 85821130368</item>
      <item>TAXI-M jednostavno društvo s ograničenom odgovornošću, OIB 98533202318, Mije Kišpatića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98533202318</item>
    </izvorni_sadrzaj>
    <derivirana_varijabla naziv="DomainObject.Predmet.SudioniciListNazivOIB_1">
      <item>, OIB 85821130368</item>
      <item>, OIB 98533202318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B3934-F4B3-4C08-8EA9-EF90C7DB8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2182</properties:Characters>
  <properties:Lines>97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2017-03-27T09:27:00Z</dcterms:created>
  <dc:creator>Darija Miličević</dc:creator>
  <cp:lastModifiedBy>Darija Miličević</cp:lastModifiedBy>
  <cp:lastPrinted>2017-04-05T06:54:00Z</cp:lastPrinted>
  <dcterms:modified xmlns:xsi="http://www.w3.org/2001/XMLSchema-instance" xsi:type="dcterms:W3CDTF">2017-04-05T06:57:00Z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