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e1ca" w14:paraId="f00e1ca" w:rsidRDefault="007E7326" w:rsidP="001940FB" w:rsidR="007E732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  <w:r>
        <w:rPr>
          <w:rFonts w:cs="Calibri" w:eastAsia="Calibri" w:hAnsi="Calibri" w:ascii="Calibri"/>
          <w:b/>
          <w:lang w:val="hr-HR"/>
        </w:rPr>
        <w:t xml:space="preserve"> </w:t>
      </w:r>
    </w:p>
    <w:p w:rsidRDefault="00C655B4" w:rsidP="00D41D86" w:rsidR="001065A0" w:rsidRPr="00D41D86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837C1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E7326" w:rsidP="00AA6BCF" w:rsidR="007E732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E7326" w:rsidR="007E732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="007E7326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E7326" w:rsidP="007E7326" w:rsidR="007E732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B713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B713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stečaju, </w:t>
      </w:r>
      <w:r w:rsidR="00FB4435">
        <w:rPr>
          <w:rFonts w:cs="Calibri" w:eastAsia="Calibri" w:hAnsi="Calibri" w:ascii="Calibri"/>
          <w:bCs/>
          <w:lang w:val="hr-HR"/>
        </w:rPr>
        <w:t>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C90A51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4C49C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A5F77">
        <w:rPr>
          <w:rFonts w:cs="Calibri" w:eastAsia="Arial Unicode MS" w:hAnsi="Calibri" w:ascii="Calibri"/>
          <w:kern w:val="1"/>
          <w:lang w:eastAsia="ar-SA" w:val="hr-HR"/>
        </w:rPr>
        <w:t>ŽAKLINA MADUNIĆ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D77C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3A5F77">
        <w:rPr>
          <w:rFonts w:cs="Calibri" w:eastAsia="Arial Unicode MS" w:hAnsi="Calibri" w:ascii="Calibri"/>
          <w:kern w:val="1"/>
          <w:lang w:eastAsia="ar-SA" w:val="hr-HR"/>
        </w:rPr>
        <w:t>186.568,78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3A5F77">
        <w:rPr>
          <w:rFonts w:cs="Calibri" w:hAnsi="Calibri" w:ascii="Calibri"/>
        </w:rPr>
        <w:t>72</w:t>
      </w:r>
      <w:r w:rsidR="001D182A" w:rsidRPr="001D182A">
        <w:rPr>
          <w:rFonts w:cs="Calibri" w:hAnsi="Calibri" w:ascii="Calibri"/>
        </w:rPr>
        <w:t>.</w:t>
      </w:r>
      <w:r w:rsidR="003A5F77">
        <w:rPr>
          <w:rFonts w:cs="Calibri" w:hAnsi="Calibri" w:ascii="Calibri"/>
        </w:rPr>
        <w:t>268,78</w:t>
      </w:r>
      <w:r w:rsidR="001D182A" w:rsidRPr="001D182A">
        <w:rPr>
          <w:rFonts w:cs="Calibri" w:hAnsi="Calibri" w:ascii="Calibri"/>
        </w:rPr>
        <w:t xml:space="preserve"> kn</w:t>
      </w:r>
      <w:r w:rsidR="00536D61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</w:t>
      </w:r>
      <w:r w:rsidR="003A5F77">
        <w:rPr>
          <w:rFonts w:cs="Calibri" w:hAnsi="Calibri" w:ascii="Calibri"/>
        </w:rPr>
        <w:t>4</w:t>
      </w:r>
      <w:r w:rsidR="001D182A" w:rsidRPr="001D182A">
        <w:rPr>
          <w:rFonts w:cs="Calibri" w:hAnsi="Calibri" w:ascii="Calibri"/>
        </w:rPr>
        <w:t>.</w:t>
      </w:r>
      <w:r w:rsidR="003A5F77">
        <w:rPr>
          <w:rFonts w:cs="Calibri" w:hAnsi="Calibri" w:ascii="Calibri"/>
        </w:rPr>
        <w:t>3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</w:t>
      </w:r>
      <w:r w:rsidR="00BD0B6A" w:rsidRPr="004C49CF">
        <w:rPr>
          <w:rFonts w:cs="Calibri" w:hAnsi="Calibri" w:ascii="Calibri"/>
          <w:lang w:val="hr-HR"/>
        </w:rPr>
        <w:t xml:space="preserve">osnova članskih udjela koje ne ulaze u tražbine viših </w:t>
      </w:r>
      <w:r w:rsidR="009D77CE" w:rsidRPr="004C49CF">
        <w:rPr>
          <w:rFonts w:cs="Calibri" w:hAnsi="Calibri" w:ascii="Calibri"/>
          <w:lang w:val="hr-HR"/>
        </w:rPr>
        <w:t>pa čak ni nižih isplatnih redova</w:t>
      </w:r>
      <w:r w:rsidR="00BD0B6A" w:rsidRPr="004C49CF">
        <w:rPr>
          <w:rFonts w:cs="Calibri" w:hAnsi="Calibri" w:ascii="Calibri"/>
          <w:lang w:val="hr-HR"/>
        </w:rPr>
        <w:t xml:space="preserve">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D77C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D77CE">
        <w:rPr>
          <w:rFonts w:cs="Calibri" w:eastAsia="Arial Unicode MS" w:hAnsi="Calibri" w:ascii="Calibri"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D77C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4C49CF" w:rsidP="001D182A" w:rsidR="004C49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6538F" w:rsidP="001D182A" w:rsidR="0026538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5F77" w:rsidP="003A5F77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ŽAKLINA MADUNIĆ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Mosećka 171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27771455711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5F77" w:rsidP="003A5F77" w:rsidR="003A5F77" w:rsidRPr="003A5F77">
            <w:pPr>
              <w:rPr>
                <w:rFonts w:cs="Calibri" w:hAnsi="Calibri" w:ascii="Calibri"/>
              </w:rPr>
            </w:pPr>
            <w:r w:rsidRPr="003A5F77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3A5F77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3A5F77">
              <w:rPr>
                <w:rFonts w:cs="Calibri" w:hAnsi="Calibri" w:ascii="Calibri"/>
              </w:rPr>
              <w:t>86.568,78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A5F77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172.268,78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3A5F77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3A5F77">
              <w:rPr>
                <w:rFonts w:cs="Calibri" w:hAnsi="Calibri" w:ascii="Calibri"/>
              </w:rPr>
              <w:t>4</w:t>
            </w:r>
            <w:r w:rsidRPr="001D182A">
              <w:rPr>
                <w:rFonts w:cs="Calibri" w:hAnsi="Calibri" w:ascii="Calibri"/>
              </w:rPr>
              <w:t>.</w:t>
            </w:r>
            <w:r w:rsidR="003A5F77">
              <w:rPr>
                <w:rFonts w:cs="Calibri" w:hAnsi="Calibri" w:ascii="Calibri"/>
              </w:rPr>
              <w:t>3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124F1F" w:rsidP="00124F1F" w:rsidR="00124F1F" w:rsidRPr="003C0D5B">
      <w:pPr>
        <w:tabs>
          <w:tab w:pos="538" w:val="left"/>
        </w:tabs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24F1F" w:rsidP="00F33AA8" w:rsidR="00F33AA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</w:p>
    <w:p w:rsidRDefault="00336EF1" w:rsidP="00F33AA8" w:rsidR="00F33AA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AA8" w:rsidP="00F33AA8" w:rsidR="00F33AA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33AA8" w:rsidP="00F33AA8" w:rsidR="00F33AA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33AA8" w:rsidP="00F33AA8" w:rsidR="00F33AA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F33AA8" w:rsidP="00F33AA8" w:rsidR="00F33AA8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F33AA8" w:rsidP="00F33AA8" w:rsidR="00F33AA8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155" w:rsidR="00863155">
      <w:pPr>
        <w:spacing w:after="0"/>
      </w:pPr>
      <w:r>
        <w:separator/>
      </w:r>
    </w:p>
  </w:endnote>
  <w:endnote w:id="0" w:type="continuationSeparator">
    <w:p w:rsidRDefault="00863155" w:rsidR="008631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1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155" w:rsidR="00863155">
      <w:pPr>
        <w:spacing w:after="0"/>
      </w:pPr>
      <w:r>
        <w:separator/>
      </w:r>
    </w:p>
  </w:footnote>
  <w:footnote w:id="0" w:type="continuationSeparator">
    <w:p w:rsidRDefault="00863155" w:rsidR="0086315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110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4F1F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2A9"/>
    <w:rsid w:val="00213747"/>
    <w:rsid w:val="002173DB"/>
    <w:rsid w:val="002178A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46F"/>
    <w:rsid w:val="00244418"/>
    <w:rsid w:val="00251344"/>
    <w:rsid w:val="00252A6A"/>
    <w:rsid w:val="002549F7"/>
    <w:rsid w:val="0025595F"/>
    <w:rsid w:val="00263BFD"/>
    <w:rsid w:val="0026538F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6EF1"/>
    <w:rsid w:val="00341E05"/>
    <w:rsid w:val="0034262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A5F77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49CF"/>
    <w:rsid w:val="004C5BA3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6D61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2C2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B7136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E7326"/>
    <w:rsid w:val="007F5BF3"/>
    <w:rsid w:val="007F78D2"/>
    <w:rsid w:val="00802B76"/>
    <w:rsid w:val="008068F2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7C12"/>
    <w:rsid w:val="008547C7"/>
    <w:rsid w:val="00863155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5992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D77CE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41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04C0C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0A51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1D86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2327"/>
    <w:rsid w:val="00E0316C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DA7"/>
    <w:rsid w:val="00ED4ECF"/>
    <w:rsid w:val="00EE0062"/>
    <w:rsid w:val="00EE2C48"/>
    <w:rsid w:val="00EE7409"/>
    <w:rsid w:val="00EE7831"/>
    <w:rsid w:val="00EF185C"/>
    <w:rsid w:val="00EF3110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3AA8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4435"/>
    <w:rsid w:val="00FB5A5E"/>
    <w:rsid w:val="00FC7CCD"/>
    <w:rsid w:val="00FD602E"/>
    <w:rsid w:val="00FD65FE"/>
    <w:rsid w:val="00FE10F8"/>
    <w:rsid w:val="00FE2C10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F31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11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110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110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110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F31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11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110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110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110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3D3B6-5C25-45F1-B9E1-0C6B13CF47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1446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2018-08-23T11:20:00Z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St-651/2017-128 / Podnesak - Podnesak (-128.docx)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