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9f9b" w14:paraId="f309f9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837AEE">
        <w:t>4</w:t>
      </w:r>
      <w:r w:rsidR="00A06F89">
        <w:t>8</w:t>
      </w:r>
      <w:r w:rsidR="00837AEE">
        <w:t>2</w:t>
      </w:r>
      <w:r>
        <w:t>/</w:t>
      </w:r>
      <w:r w:rsidR="00E8650F">
        <w:t>1</w:t>
      </w:r>
      <w:r w:rsidR="0041082E">
        <w:t>7</w:t>
      </w:r>
      <w:r>
        <w:t>-</w:t>
      </w:r>
      <w:r w:rsidR="00837AEE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BA0AD0">
        <w:t xml:space="preserve">OIB 85821130368 za </w:t>
      </w:r>
      <w:r w:rsidRPr="0041082E">
        <w:t xml:space="preserve">otvaranje stečajnog postupka nad dužnikom </w:t>
      </w:r>
      <w:r w:rsidR="00837AEE">
        <w:t>VOGUE jednostavno</w:t>
      </w:r>
      <w:r w:rsidR="00BA0AD0" w:rsidRPr="00BA0AD0">
        <w:t xml:space="preserve"> društvo s ograničenom odgovornošću za </w:t>
      </w:r>
      <w:r w:rsidR="00837AEE">
        <w:t>trgovinu</w:t>
      </w:r>
      <w:r w:rsidR="00BA0AD0" w:rsidRPr="00BA0AD0">
        <w:t xml:space="preserve"> i usluge, Osijek, </w:t>
      </w:r>
      <w:r w:rsidR="00837AEE">
        <w:t xml:space="preserve">J.J. Strossmayera </w:t>
      </w:r>
      <w:r w:rsidR="00F57F30">
        <w:t>3</w:t>
      </w:r>
      <w:r w:rsidR="00837AEE">
        <w:t>3</w:t>
      </w:r>
      <w:r w:rsidR="00BA0AD0" w:rsidRPr="00BA0AD0">
        <w:t>, MBS 0301</w:t>
      </w:r>
      <w:r w:rsidR="00877561">
        <w:t>43414</w:t>
      </w:r>
      <w:r w:rsidR="00BA0AD0" w:rsidRPr="00BA0AD0">
        <w:t xml:space="preserve">, OIB </w:t>
      </w:r>
      <w:r w:rsidR="00877561">
        <w:t>42887974894</w:t>
      </w:r>
      <w:r w:rsidRPr="0041082E">
        <w:t xml:space="preserve">, dana </w:t>
      </w:r>
      <w:r w:rsidR="00877561">
        <w:t>10</w:t>
      </w:r>
      <w:r w:rsidRPr="0041082E">
        <w:t xml:space="preserve">. </w:t>
      </w:r>
      <w:r w:rsidR="00BA0AD0">
        <w:t>trav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77561">
        <w:t>Antonio Telak</w:t>
      </w:r>
      <w:r w:rsidR="00654565">
        <w:t xml:space="preserve">, Osijek, </w:t>
      </w:r>
      <w:r w:rsidR="00877561">
        <w:t>Josipa Juraja Strossmayera 33</w:t>
      </w:r>
      <w:r w:rsidR="00DC2C70">
        <w:t xml:space="preserve">, OIB </w:t>
      </w:r>
      <w:r w:rsidR="00877561">
        <w:t>02613353648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4E1799">
        <w:t>4</w:t>
      </w:r>
      <w:r w:rsidR="00C55BCC">
        <w:t>8</w:t>
      </w:r>
      <w:r w:rsidR="004E1799">
        <w:t>2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4E1799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4E1799" w:rsidRPr="004E1799">
        <w:t>Antonio Telak, Osijek, Josipa Juraja Strossmayera 33, OIB 02613353648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4E1799">
        <w:t>7</w:t>
      </w:r>
      <w:r>
        <w:t>.</w:t>
      </w:r>
      <w:r w:rsidR="00C55BCC">
        <w:t>0</w:t>
      </w:r>
      <w:r w:rsidR="004E1799">
        <w:t>4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4E1799">
        <w:t>201</w:t>
      </w:r>
      <w:r w:rsidR="00FB222F">
        <w:t>3</w:t>
      </w:r>
      <w:r>
        <w:t xml:space="preserve"> od </w:t>
      </w:r>
      <w:r w:rsidR="00F57F30">
        <w:t>6</w:t>
      </w:r>
      <w:r w:rsidR="00A15CA0">
        <w:t>.</w:t>
      </w:r>
      <w:r w:rsidR="00FB222F">
        <w:t>0</w:t>
      </w:r>
      <w:r w:rsidR="00F57F30">
        <w:t>4</w:t>
      </w:r>
      <w:r w:rsidR="00A15CA0">
        <w:t>.201</w:t>
      </w:r>
      <w:r w:rsidR="00FB222F">
        <w:t>7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507083" w:rsidRPr="00507083">
        <w:t xml:space="preserve">VOGUE jednostavno društvo s ograničenom odgovornošću za trgovinu i usluge, Osijek, J.J. Strossmayera </w:t>
      </w:r>
      <w:r w:rsidR="00F57F30">
        <w:t>3</w:t>
      </w:r>
      <w:r w:rsidR="00507083" w:rsidRPr="00507083">
        <w:t>3, MBS 030143414, OIB 42887974894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507083">
        <w:t>5</w:t>
      </w:r>
      <w:r w:rsidR="00950345">
        <w:t>.</w:t>
      </w:r>
      <w:r>
        <w:t>0</w:t>
      </w:r>
      <w:r w:rsidR="00507083">
        <w:t>4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507083">
        <w:t>20.932,14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</w:t>
      </w:r>
      <w:r w:rsidR="00507083">
        <w:t>2</w:t>
      </w:r>
      <w:r w:rsidR="006E7ABA">
        <w:t xml:space="preserve"> </w:t>
      </w:r>
      <w:r w:rsidR="003A3C5D">
        <w:t>zaposlen</w:t>
      </w:r>
      <w:r w:rsidR="00507083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507083">
        <w:t>5</w:t>
      </w:r>
      <w:r w:rsidR="005E56BF">
        <w:t>.</w:t>
      </w:r>
      <w:r w:rsidR="006E7ABA">
        <w:t>0</w:t>
      </w:r>
      <w:r w:rsidR="00507083">
        <w:t>4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dužnik </w:t>
      </w:r>
      <w:r w:rsidR="003C2AC2">
        <w:t>na temelju čl. 112. st. 5. SZ dužnik na ime predujma za namirenje troškova stečajnog postupka nema zaplijenjena novčana sredstva</w:t>
      </w:r>
      <w:r w:rsidR="00D9463B">
        <w:t xml:space="preserve"> na dan 5.04.2017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E3493A">
        <w:rPr>
          <w:b w:val="false"/>
        </w:rPr>
        <w:t>10</w:t>
      </w:r>
      <w:r>
        <w:rPr>
          <w:b w:val="false"/>
        </w:rPr>
        <w:t xml:space="preserve">. </w:t>
      </w:r>
      <w:r w:rsidR="00E01223">
        <w:rPr>
          <w:b w:val="false"/>
        </w:rPr>
        <w:t>trav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E3493A" w:rsidP="00E3493A" w:rsidR="00E3493A">
      <w:pPr>
        <w:numPr>
          <w:ilvl w:val="0"/>
          <w:numId w:val="8"/>
        </w:numPr>
        <w:jc w:val="both"/>
      </w:pPr>
      <w:r w:rsidRPr="00E3493A">
        <w:t>Antonio Telak, Osijek, Josipa Juraja Strossmayera 33</w:t>
      </w:r>
    </w:p>
    <w:p w:rsidRDefault="00E42FA6" w:rsidP="00E3493A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>
        <w:t>4</w:t>
      </w:r>
      <w:r w:rsidR="00410D9A">
        <w:t>.</w:t>
      </w:r>
      <w:r w:rsidR="00E3493A">
        <w:t>5.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44FB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St-482/17-3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044FB"/>
    <w:rsid w:val="0041082E"/>
    <w:rsid w:val="00410D9A"/>
    <w:rsid w:val="00440509"/>
    <w:rsid w:val="00450450"/>
    <w:rsid w:val="004557C4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A76"/>
    <w:rsid w:val="00807C9D"/>
    <w:rsid w:val="00812C96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A37"/>
    <w:rsid w:val="00DD6A57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4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4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4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4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VOGUE jednostavno društvo s ograničenom odgovornošću za trgovinu i usluge</izvorni_sadrzaj>
    <derivirana_varijabla naziv="DomainObject.Predmet.ProtustrankaFormated_1">  VOGUE jednostavno društvo s ograničenom odgovornošću za trgovinu i usluge</derivirana_varijabla>
  </DomainObject.Predmet.ProtustrankaFormated>
  <DomainObject.Predmet.ProtustrankaFormatedOIB>
    <izvorni_sadrzaj>  VOGUE jednostavno društvo s ograničenom odgovornošću za trgovinu i usluge, OIB 42887974894</izvorni_sadrzaj>
    <derivirana_varijabla naziv="DomainObject.Predmet.ProtustrankaFormatedOIB_1">  VOGUE jednostavno društvo s ograničenom odgovornošću za trgovinu i usluge, OIB 42887974894</derivirana_varijabla>
  </DomainObject.Predmet.ProtustrankaFormatedOIB>
  <DomainObject.Predmet.ProtustrankaFormatedWithAdress>
    <izvorni_sadrzaj> VOGUE jednostavno društvo s ograničenom odgovornošću za trgovinu i usluge, J.J.Strossmayera 33, 31000 Osijek</izvorni_sadrzaj>
    <derivirana_varijabla naziv="DomainObject.Predmet.ProtustrankaFormatedWithAdress_1"> VOGUE jednostavno društvo s ograničenom odgovornošću za trgovinu i usluge, J.J.Strossmayera 33, 31000 Osijek</derivirana_varijabla>
  </DomainObject.Predmet.ProtustrankaFormatedWithAdress>
  <DomainObject.Predmet.ProtustrankaFormatedWithAdressOIB>
    <izvorni_sadrzaj> VOGUE jednostavno društvo s ograničenom odgovornošću za trgovinu i usluge, OIB 42887974894, J.J.Strossmayera 33, 31000 Osijek</izvorni_sadrzaj>
    <derivirana_varijabla naziv="DomainObject.Predmet.ProtustrankaFormatedWithAdressOIB_1"> VOGUE jednostavno društvo s ograničenom odgovornošću za trgovinu i usluge, OIB 42887974894, J.J.Strossmayera 33, 31000 Osijek</derivirana_varijabla>
  </DomainObject.Predmet.ProtustrankaFormatedWithAdressOIB>
  <DomainObject.Predmet.ProtustrankaWithAdress>
    <izvorni_sadrzaj>VOGUE jednostavno društvo s ograničenom odgovornošću za trgovinu i usluge J.J.Strossmayera 33, 31000 Osijek</izvorni_sadrzaj>
    <derivirana_varijabla naziv="DomainObject.Predmet.ProtustrankaWithAdress_1">VOGUE jednostavno društvo s ograničenom odgovornošću za trgovinu i usluge J.J.Strossmayera 33, 31000 Osijek</derivirana_varijabla>
  </DomainObject.Predmet.ProtustrankaWithAdress>
  <DomainObject.Predmet.ProtustrankaWithAdressOIB>
    <izvorni_sadrzaj>VOGUE jednostavno društvo s ograničenom odgovornošću za trgovinu i usluge, OIB 42887974894, J.J.Strossmayera 33, 31000 Osijek</izvorni_sadrzaj>
    <derivirana_varijabla naziv="DomainObject.Predmet.ProtustrankaWithAdressOIB_1">VOGUE jednostavno društvo s ograničenom odgovornošću za trgovinu i usluge, OIB 42887974894, J.J.Strossmayera 33, 31000 Osijek</derivirana_varijabla>
  </DomainObject.Predmet.ProtustrankaWithAdressOIB>
  <DomainObject.Predmet.ProtustrankaNazivFormated>
    <izvorni_sadrzaj>VOGUE jednostavno društvo s ograničenom odgovornošću za trgovinu i usluge</izvorni_sadrzaj>
    <derivirana_varijabla naziv="DomainObject.Predmet.ProtustrankaNazivFormated_1">VOGUE jednostavno društvo s ograničenom odgovornošću za trgovinu i usluge</derivirana_varijabla>
  </DomainObject.Predmet.ProtustrankaNazivFormated>
  <DomainObject.Predmet.ProtustrankaNazivFormatedOIB>
    <izvorni_sadrzaj>VOGUE jednostavno društvo s ograničenom odgovornošću za trgovinu i usluge, OIB 42887974894</izvorni_sadrzaj>
    <derivirana_varijabla naziv="DomainObject.Predmet.ProtustrankaNazivFormatedOIB_1">VOGUE jednostavno društvo s ograničenom odgovornošću za trgovinu i usluge, OIB 42887974894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VOGUE jednostavno društvo s ograničenom odgovornošću za trgovinu i usluge</item>
    </izvorni_sadrzaj>
    <derivirana_varijabla naziv="DomainObject.Predmet.ProtuStrankaListFormated_1">
      <item>VOGUE jednostavno društvo s ograničenom odgovornošću za trgovinu i usluge</item>
    </derivirana_varijabla>
  </DomainObject.Predmet.ProtuStrankaListFormated>
  <DomainObject.Predmet.ProtuStrankaListFormatedOIB>
    <izvorni_sadrzaj>
      <item>VOGUE jednostavno društvo s ograničenom odgovornošću za trgovinu i usluge, OIB 42887974894</item>
    </izvorni_sadrzaj>
    <derivirana_varijabla naziv="DomainObject.Predmet.ProtuStrankaListFormatedOIB_1">
      <item>VOGUE jednostavno društvo s ograničenom odgovornošću za trgovinu i usluge, OIB 42887974894</item>
    </derivirana_varijabla>
  </DomainObject.Predmet.ProtuStrankaListFormatedOIB>
  <DomainObject.Predmet.ProtuStrankaListFormatedWithAdress>
    <izvorni_sadrzaj>
      <item>VOGUE jednostavno društvo s ograničenom odgovornošću za trgovinu i usluge, J.J.Strossmayera 33, 31000 Osijek</item>
    </izvorni_sadrzaj>
    <derivirana_varijabla naziv="DomainObject.Predmet.ProtuStrankaListFormatedWithAdress_1">
      <item>VOGUE jednostavno društvo s ograničenom odgovornošću za trgovinu i usluge, J.J.Strossmayera 33, 31000 Osijek</item>
    </derivirana_varijabla>
  </DomainObject.Predmet.ProtuStrankaListFormatedWithAdress>
  <DomainObject.Predmet.ProtuStrankaListFormatedWithAdressOIB>
    <izvorni_sadrzaj>
      <item>VOGUE jednostavno društvo s ograničenom odgovornošću za trgovinu i usluge, OIB 42887974894, J.J.Strossmayera 33, 31000 Osijek</item>
    </izvorni_sadrzaj>
    <derivirana_varijabla naziv="DomainObject.Predmet.ProtuStrankaListFormatedWithAdressOIB_1">
      <item>VOGUE jednostavno društvo s ograničenom odgovornošću za trgovinu i usluge, OIB 42887974894, J.J.Strossmayera 33, 31000 Osijek</item>
    </derivirana_varijabla>
  </DomainObject.Predmet.ProtuStrankaListFormatedWithAdressOIB>
  <DomainObject.Predmet.ProtuStrankaListNazivFormated>
    <izvorni_sadrzaj>
      <item>VOGUE jednostavno društvo s ograničenom odgovornošću za trgovinu i usluge</item>
    </izvorni_sadrzaj>
    <derivirana_varijabla naziv="DomainObject.Predmet.ProtuStrankaListNazivFormated_1">
      <item>VOGUE jednostavno društvo s ograničenom odgovornošću za trgovinu i usluge</item>
    </derivirana_varijabla>
  </DomainObject.Predmet.ProtuStrankaListNazivFormated>
  <DomainObject.Predmet.ProtuStrankaListNazivFormatedOIB>
    <izvorni_sadrzaj>
      <item>VOGUE jednostavno društvo s ograničenom odgovornošću za trgovinu i usluge, OIB 42887974894</item>
    </izvorni_sadrzaj>
    <derivirana_varijabla naziv="DomainObject.Predmet.ProtuStrankaListNazivFormatedOIB_1">
      <item>VOGUE jednostavno društvo s ograničenom odgovornošću za trgovinu i usluge, OIB 42887974894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VOGUE jednostavno društvo s ograničenom odgovornošću za trgovinu i usluge</izvorni_sadrzaj>
    <derivirana_varijabla naziv="DomainObject.Predmet.ProtustrankaIDrugi_1">VOGUE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VOGUE jednostavno društvo s ograničenom odgovornošću za trgovinu i usluge, OIB 42887974894, J.J.Strossmayera 33, 31000 Osijek</izvorni_sadrzaj>
    <derivirana_varijabla naziv="DomainObject.Predmet.ProtustrankaIDrugiAdressOIB_1">VOGUE jednostavno društvo s ograničenom odgovornošću za trgovinu i usluge, OIB 42887974894, J.J.Strossmayera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VOGUE jednostavno društvo s ograničenom odgovornošću za trgovinu i usluge</item>
    </izvorni_sadrzaj>
    <derivirana_varijabla naziv="DomainObject.Predmet.SudioniciListNaziv_1">
      <item>FINA RC OSIJEK</item>
      <item>VOGUE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VOGUE jednostavno društvo s ograničenom odgovornošću za trgovinu i usluge, OIB 42887974894, J.J.Strossmayera 33,31000 Osijek</item>
    </izvorni_sadrzaj>
    <derivirana_varijabla naziv="DomainObject.Predmet.SudioniciListAdressOIB_1">
      <item>FINA RC OSIJEK, OIB 85821130368</item>
      <item>VOGUE jednostavno društvo s ograničenom odgovornošću za trgovinu i usluge, OIB 42887974894, J.J.Strossmayera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42887974894</item>
    </izvorni_sadrzaj>
    <derivirana_varijabla naziv="DomainObject.Predmet.SudioniciListNazivOIB_1">
      <item>, OIB 85821130368</item>
      <item>, OIB 42887974894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F8DF5-6280-4B27-BBF3-F9159E743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2926</properties:Characters>
  <properties:Lines>84</properties:Lines>
  <properties:Paragraphs>24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2017-04-10T06:29:00Z</cp:lastPrinted>
  <dcterms:modified xmlns:xsi="http://www.w3.org/2001/XMLSchema-instance" xsi:type="dcterms:W3CDTF">2017-04-10T11:50:00Z</dcterms:modified>
  <cp:revision>28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