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7718" w14:paraId="1677718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9B54A5" w:rsidP="009B54A5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0F4619" w:rsidP="005722A0" w:rsidR="005722A0">
      <w:pPr>
        <w:tabs>
          <w:tab w:pos="4153" w:val="center"/>
          <w:tab w:pos="6465" w:val="left"/>
        </w:tabs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</w:t>
      </w:r>
      <w:r w:rsidR="00167A09" w:rsidRPr="001F122F">
        <w:rPr>
          <w:b/>
        </w:rPr>
        <w:t xml:space="preserve">  </w:t>
      </w:r>
      <w:r w:rsidR="00167A09" w:rsidRPr="001F122F">
        <w:t xml:space="preserve"> </w:t>
      </w:r>
      <w:proofErr w:type="spellStart"/>
      <w:r w:rsidR="005722A0">
        <w:t>40</w:t>
      </w:r>
      <w:proofErr w:type="spellEnd"/>
      <w:r w:rsidR="005722A0">
        <w:t>. St-</w:t>
      </w:r>
      <w:proofErr w:type="spellStart"/>
      <w:r w:rsidR="005722A0">
        <w:t>3061</w:t>
      </w:r>
      <w:proofErr w:type="spellEnd"/>
      <w:r w:rsidR="005722A0">
        <w:t>/</w:t>
      </w:r>
      <w:proofErr w:type="spellStart"/>
      <w:r w:rsidR="005722A0">
        <w:t>2016</w:t>
      </w:r>
      <w:proofErr w:type="spellEnd"/>
    </w:p>
    <w:p w:rsidRDefault="00167A09" w:rsidP="00167A09" w:rsidR="00167A09" w:rsidRPr="001F122F">
      <w:pPr>
        <w:rPr>
          <w:b/>
        </w:rPr>
      </w:pP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  <w:t xml:space="preserve">               </w:t>
      </w:r>
    </w:p>
    <w:p w:rsidRDefault="00836C80" w:rsidP="00167A09" w:rsidR="00167A09" w:rsidRPr="001F122F">
      <w:pPr>
        <w:ind w:left="2880"/>
      </w:pPr>
      <w:r>
        <w:t xml:space="preserve">U  I M E  </w:t>
      </w:r>
      <w:r w:rsidR="00167A09" w:rsidRPr="001F122F">
        <w:t xml:space="preserve">R E P U B L I K </w:t>
      </w:r>
      <w:r>
        <w:t>E</w:t>
      </w:r>
      <w:r w:rsidR="00167A09" w:rsidRPr="001F122F">
        <w:t xml:space="preserve">  H R V A T S K </w:t>
      </w:r>
      <w:r>
        <w:t>E</w:t>
      </w:r>
      <w:r w:rsidR="00167A09" w:rsidRPr="001F122F">
        <w:t xml:space="preserve"> </w:t>
      </w:r>
    </w:p>
    <w:p w:rsidRDefault="00167A09" w:rsidP="00167A09" w:rsidR="00167A09" w:rsidRPr="001F122F">
      <w:pPr>
        <w:ind w:left="2880"/>
      </w:pPr>
      <w:r w:rsidRPr="001F122F">
        <w:t xml:space="preserve">                 R J E Š E NJ E</w:t>
      </w:r>
    </w:p>
    <w:p w:rsidRDefault="00167A09" w:rsidP="00167A09" w:rsidR="00167A09" w:rsidRPr="001F122F">
      <w:pPr>
        <w:jc w:val="center"/>
        <w:rPr>
          <w:b/>
        </w:rPr>
      </w:pPr>
    </w:p>
    <w:p w:rsidRDefault="00FA6A02" w:rsidP="009B54A5" w:rsidR="00A04249" w:rsidRPr="00AB10FD">
      <w:pPr>
        <w:ind w:firstLine="708"/>
        <w:jc w:val="both"/>
        <w:rPr>
          <w:sz w:val="40"/>
          <w:szCs w:val="40"/>
        </w:rPr>
      </w:pPr>
      <w:r w:rsidRPr="00F400E6">
        <w:t xml:space="preserve">TRGOVAČKI SUD U ZAGREBU, po sucu tog suda Anti Galiću, kao sucu pojedincu, u stečajnom postupku nad dužnikom </w:t>
      </w:r>
      <w:proofErr w:type="spellStart"/>
      <w:r>
        <w:t>AGROPROMET</w:t>
      </w:r>
      <w:proofErr w:type="spellEnd"/>
      <w:r>
        <w:t>-</w:t>
      </w:r>
      <w:proofErr w:type="spellStart"/>
      <w:r>
        <w:t>SiM</w:t>
      </w:r>
      <w:proofErr w:type="spellEnd"/>
      <w:r>
        <w:t xml:space="preserve"> d</w:t>
      </w:r>
      <w:r w:rsidRPr="00B07F04">
        <w:t>.o.o.</w:t>
      </w:r>
      <w:r>
        <w:t>, u stečaju,</w:t>
      </w:r>
      <w:r w:rsidRPr="00B07F04">
        <w:t xml:space="preserve"> </w:t>
      </w:r>
      <w:r>
        <w:t xml:space="preserve">Križ, Školska </w:t>
      </w:r>
      <w:proofErr w:type="spellStart"/>
      <w:r>
        <w:t>18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08902393554</w:t>
      </w:r>
      <w:proofErr w:type="spellEnd"/>
      <w:r w:rsidR="00167A09" w:rsidRPr="00F400E6">
        <w:t xml:space="preserve">, </w:t>
      </w:r>
      <w:r w:rsidR="000A76F8">
        <w:t xml:space="preserve">temeljem članka </w:t>
      </w:r>
      <w:proofErr w:type="spellStart"/>
      <w:r w:rsidR="000A76F8">
        <w:t>293</w:t>
      </w:r>
      <w:proofErr w:type="spellEnd"/>
      <w:r w:rsidR="000A76F8">
        <w:t xml:space="preserve">. </w:t>
      </w:r>
      <w:r>
        <w:t>S</w:t>
      </w:r>
      <w:r w:rsidR="000A76F8">
        <w:t xml:space="preserve">tečajnog zakona, </w:t>
      </w:r>
      <w:r w:rsidR="00167A09" w:rsidRPr="00F400E6">
        <w:t xml:space="preserve">dana </w:t>
      </w:r>
      <w:proofErr w:type="spellStart"/>
      <w:r>
        <w:t>30.svibnja</w:t>
      </w:r>
      <w:proofErr w:type="spellEnd"/>
      <w:r w:rsidR="00167A09" w:rsidRPr="00F400E6">
        <w:t xml:space="preserve"> </w:t>
      </w:r>
      <w:proofErr w:type="spellStart"/>
      <w:r w:rsidR="00167A09" w:rsidRPr="00F400E6">
        <w:t>201</w:t>
      </w:r>
      <w:r>
        <w:t>9</w:t>
      </w:r>
      <w:proofErr w:type="spellEnd"/>
      <w:r w:rsidR="00167A09" w:rsidRPr="00F400E6">
        <w:t>.</w:t>
      </w:r>
    </w:p>
    <w:p w:rsidRDefault="00210798" w:rsidP="00210798" w:rsidR="00210798" w:rsidRPr="00167A09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167A09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167A09">
        <w:rPr>
          <w:rFonts w:hAnsi="Times New Roman" w:ascii="Times New Roman"/>
          <w:color w:val="auto"/>
          <w:szCs w:val="24"/>
        </w:rPr>
        <w:t xml:space="preserve"> </w:t>
      </w:r>
      <w:r w:rsidRPr="00167A09">
        <w:rPr>
          <w:rFonts w:hAnsi="Times New Roman" w:ascii="Times New Roman"/>
          <w:color w:val="auto"/>
          <w:szCs w:val="24"/>
        </w:rPr>
        <w:t>j e</w:t>
      </w:r>
    </w:p>
    <w:p w:rsidRDefault="005D796B" w:rsidR="005D796B" w:rsidRPr="00185749"/>
    <w:p w:rsidRDefault="00083D4D" w:rsidP="00944678" w:rsidR="000A76F8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 w:rsidR="00E10BB6">
        <w:t>AGROPROMET</w:t>
      </w:r>
      <w:proofErr w:type="spellEnd"/>
      <w:r w:rsidR="00E10BB6">
        <w:t>-</w:t>
      </w:r>
      <w:proofErr w:type="spellStart"/>
      <w:r w:rsidR="00E10BB6">
        <w:t>SiM</w:t>
      </w:r>
      <w:proofErr w:type="spellEnd"/>
      <w:r w:rsidR="00E10BB6">
        <w:t xml:space="preserve"> d</w:t>
      </w:r>
      <w:r w:rsidR="00E10BB6" w:rsidRPr="00B07F04">
        <w:t>.o.o.</w:t>
      </w:r>
      <w:r w:rsidR="00E10BB6">
        <w:t>, u stečaju,</w:t>
      </w:r>
      <w:r w:rsidR="00E10BB6" w:rsidRPr="00B07F04">
        <w:t xml:space="preserve"> </w:t>
      </w:r>
      <w:r w:rsidR="00E10BB6">
        <w:t xml:space="preserve">Križ, Školska </w:t>
      </w:r>
      <w:proofErr w:type="spellStart"/>
      <w:r w:rsidR="00E10BB6">
        <w:t>18</w:t>
      </w:r>
      <w:proofErr w:type="spellEnd"/>
      <w:r w:rsidR="00E10BB6">
        <w:t xml:space="preserve">., </w:t>
      </w:r>
      <w:proofErr w:type="spellStart"/>
      <w:r w:rsidR="00E10BB6">
        <w:t>OIB</w:t>
      </w:r>
      <w:proofErr w:type="spellEnd"/>
      <w:r w:rsidR="00E10BB6">
        <w:t xml:space="preserve"> </w:t>
      </w:r>
      <w:proofErr w:type="spellStart"/>
      <w:r w:rsidR="00E10BB6">
        <w:t>08902393554</w:t>
      </w:r>
      <w:proofErr w:type="spellEnd"/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E10BB6">
        <w:t>2</w:t>
      </w:r>
      <w:r w:rsidR="000A76F8">
        <w:t>5.</w:t>
      </w:r>
      <w:r w:rsidR="00E10BB6">
        <w:t>listopada</w:t>
      </w:r>
      <w:proofErr w:type="spellEnd"/>
      <w:r w:rsidR="00DD1184">
        <w:t xml:space="preserve"> </w:t>
      </w:r>
      <w:proofErr w:type="spellStart"/>
      <w:r w:rsidR="00944678">
        <w:t>201</w:t>
      </w:r>
      <w:r w:rsidR="00E10BB6">
        <w:t>9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</w:t>
      </w:r>
      <w:r w:rsidR="000A76F8">
        <w:t xml:space="preserve">ud kako </w:t>
      </w:r>
      <w:r w:rsidR="009860C9">
        <w:t>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</w:t>
      </w:r>
      <w:r w:rsidR="000A76F8">
        <w:t>93</w:t>
      </w:r>
      <w:proofErr w:type="spellEnd"/>
      <w:r w:rsidR="000A76F8">
        <w:t>.</w:t>
      </w:r>
      <w:r w:rsidR="009860C9">
        <w:t xml:space="preserve"> </w:t>
      </w:r>
      <w:r w:rsidR="00667440">
        <w:t xml:space="preserve">Stečajnog zakona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</w:r>
      <w:r w:rsidR="00E10BB6">
        <w:t xml:space="preserve">Zaključkom </w:t>
      </w:r>
      <w:r w:rsidR="009D47E9">
        <w:t>ovog suda od</w:t>
      </w:r>
      <w:r w:rsidR="00B738A6">
        <w:t xml:space="preserve"> </w:t>
      </w:r>
      <w:proofErr w:type="spellStart"/>
      <w:r w:rsidR="00E10BB6">
        <w:t>18.travnja</w:t>
      </w:r>
      <w:proofErr w:type="spellEnd"/>
      <w:r w:rsidR="00083D4D">
        <w:t xml:space="preserve"> </w:t>
      </w:r>
      <w:proofErr w:type="spellStart"/>
      <w:r w:rsidR="00944678">
        <w:t>201</w:t>
      </w:r>
      <w:r w:rsidR="00E10BB6">
        <w:t>9</w:t>
      </w:r>
      <w:proofErr w:type="spellEnd"/>
      <w:r w:rsidR="00944678">
        <w:t>.</w:t>
      </w:r>
      <w:r w:rsidR="009860C9">
        <w:t xml:space="preserve"> sazvana je skupština vjerovnika na koju su objavom </w:t>
      </w:r>
      <w:r w:rsidR="00352F88">
        <w:t xml:space="preserve">istog dana </w:t>
      </w:r>
      <w:r w:rsidR="009860C9">
        <w:t xml:space="preserve">poziva </w:t>
      </w:r>
      <w:r w:rsidR="002C56C0">
        <w:t xml:space="preserve">na e-oglasnoj ploči </w:t>
      </w:r>
      <w:r w:rsidR="00352F88">
        <w:t>suda</w:t>
      </w:r>
      <w:r w:rsidR="002C56C0">
        <w:t xml:space="preserve">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352F88">
        <w:t>30</w:t>
      </w:r>
      <w:r w:rsidR="00B5615E">
        <w:t>.svibnja</w:t>
      </w:r>
      <w:proofErr w:type="spellEnd"/>
      <w:r w:rsidR="00944678">
        <w:t xml:space="preserve"> </w:t>
      </w:r>
      <w:proofErr w:type="spellStart"/>
      <w:r w:rsidR="00944678">
        <w:t>201</w:t>
      </w:r>
      <w:r w:rsidR="00352F88">
        <w:t>9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352F88">
        <w:t>10.000</w:t>
      </w:r>
      <w:proofErr w:type="spellEnd"/>
      <w:r w:rsidR="00B5615E">
        <w:t>,</w:t>
      </w:r>
      <w:proofErr w:type="spellStart"/>
      <w:r w:rsidR="00B5615E">
        <w:t>00</w:t>
      </w:r>
      <w:proofErr w:type="spellEnd"/>
      <w:r w:rsidR="00DD1184">
        <w:t xml:space="preserve"> </w:t>
      </w:r>
      <w:r w:rsidR="006E0B56">
        <w:t>kn.</w:t>
      </w:r>
    </w:p>
    <w:p w:rsidRDefault="00352F88" w:rsidP="00352F88" w:rsidR="00352F88">
      <w:pPr>
        <w:jc w:val="both"/>
      </w:pPr>
      <w:r>
        <w:tab/>
        <w:t>Nije bilo vjerovnika koji su se protivi obustavio i zaključenju stečajnog postupka nad dužnikom.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r w:rsidR="009860C9">
        <w:t>2</w:t>
      </w:r>
      <w:r w:rsidR="00DF6AF4">
        <w:t>93</w:t>
      </w:r>
      <w:proofErr w:type="spellEnd"/>
      <w:r w:rsidR="009860C9">
        <w:t>. st</w:t>
      </w:r>
      <w:r w:rsidR="00981F9B">
        <w:t xml:space="preserve">avak </w:t>
      </w:r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</w:t>
      </w:r>
      <w:r w:rsidR="00DF6AF4">
        <w:t xml:space="preserve">ud </w:t>
      </w:r>
      <w:r w:rsidR="0061603C">
        <w:t xml:space="preserve">rješenjem </w:t>
      </w:r>
      <w:r w:rsidR="009860C9">
        <w:t>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>ostupka, s</w:t>
      </w:r>
      <w:r w:rsidR="0061603C">
        <w:t>ud pozvati na očitovanje vjerovnike stečajne mase</w:t>
      </w:r>
      <w:r w:rsidR="009860C9">
        <w:t>, stečajnog upra</w:t>
      </w:r>
      <w:r w:rsidR="0000257B">
        <w:t>vitelja i skupštin</w:t>
      </w:r>
      <w:r w:rsidR="00032666">
        <w:t>u</w:t>
      </w:r>
      <w:r w:rsidR="0000257B">
        <w:t xml:space="preserve"> vjerovnika</w:t>
      </w:r>
      <w:r w:rsidR="00981F9B">
        <w:t xml:space="preserve">. Stečajni postupak </w:t>
      </w:r>
      <w:r w:rsidR="0000257B">
        <w:t xml:space="preserve">se neće obustaviti i zaključiti ako vjerovnici koji su se protivili obustavi postupka solidarno predujme dostatan iznos novca za pokriće troškova postupka, u roku kojim za to </w:t>
      </w:r>
      <w:r w:rsidR="00352F88">
        <w:t>sud</w:t>
      </w:r>
      <w:r w:rsidR="0000257B">
        <w:t xml:space="preserve"> odredi rješenjem</w:t>
      </w:r>
      <w:r w:rsidR="00981F9B">
        <w:t xml:space="preserve"> </w:t>
      </w:r>
      <w:r w:rsidR="00FE50F2">
        <w:t>(</w:t>
      </w:r>
      <w:r w:rsidR="00352F88">
        <w:t>č</w:t>
      </w:r>
      <w:r w:rsidR="00981F9B">
        <w:t xml:space="preserve">lanak </w:t>
      </w:r>
      <w:proofErr w:type="spellStart"/>
      <w:r w:rsidR="00981F9B">
        <w:t>2</w:t>
      </w:r>
      <w:r w:rsidR="00032666">
        <w:t>93</w:t>
      </w:r>
      <w:proofErr w:type="spellEnd"/>
      <w:r w:rsidR="00032666">
        <w:t xml:space="preserve">. </w:t>
      </w:r>
      <w:r w:rsidR="00981F9B">
        <w:t xml:space="preserve">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lastRenderedPageBreak/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r>
        <w:t>2</w:t>
      </w:r>
      <w:r w:rsidR="00032666">
        <w:t>93</w:t>
      </w:r>
      <w:proofErr w:type="spellEnd"/>
      <w:r>
        <w:t>. st</w:t>
      </w:r>
      <w:r w:rsidR="00032666">
        <w:t>avak 1</w:t>
      </w:r>
      <w:r w:rsidR="0000257B">
        <w:t xml:space="preserve">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185749" w:rsidP="00594E67" w:rsidR="00442966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6C753C">
        <w:t>30.svibnja</w:t>
      </w:r>
      <w:proofErr w:type="spellEnd"/>
      <w:r w:rsidR="00944678">
        <w:t xml:space="preserve"> </w:t>
      </w:r>
      <w:proofErr w:type="spellStart"/>
      <w:r w:rsidR="00944678">
        <w:t>201</w:t>
      </w:r>
      <w:r w:rsidR="006C753C">
        <w:t>9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594E67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5466B4">
        <w:t>v.r.</w:t>
      </w:r>
    </w:p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5466B4" w:rsidP="005466B4" w:rsidR="005466B4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5466B4" w:rsidP="0062083B" w:rsidR="005466B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5466B4" w:rsidP="0062083B" w:rsidR="005466B4" w:rsidRPr="0062083B">
      <w:pPr>
        <w:rPr>
          <w:sz w:val="22"/>
          <w:szCs w:val="22"/>
        </w:rPr>
      </w:pPr>
    </w:p>
    <w:p w:rsidRDefault="005466B4" w:rsidP="0062083B" w:rsidR="005466B4" w:rsidRPr="0062083B">
      <w:pPr>
        <w:rPr>
          <w:sz w:val="22"/>
          <w:szCs w:val="22"/>
        </w:rPr>
      </w:pPr>
    </w:p>
    <w:p w:rsidRDefault="005466B4" w:rsidP="0062083B" w:rsidR="005466B4">
      <w:pPr>
        <w:rPr>
          <w:sz w:val="22"/>
          <w:szCs w:val="22"/>
        </w:rPr>
      </w:pPr>
    </w:p>
    <w:p w:rsidRDefault="005466B4" w:rsidP="0062083B" w:rsidR="005466B4">
      <w:pPr>
        <w:rPr>
          <w:sz w:val="22"/>
          <w:szCs w:val="22"/>
        </w:rPr>
      </w:pPr>
    </w:p>
    <w:p w:rsidRDefault="005466B4" w:rsidP="004B6D6B" w:rsidR="005466B4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205B5A" w:rsidP="002A2514" w:rsidR="00205B5A" w:rsidRPr="00886407">
      <w:pPr>
        <w:numPr>
          <w:ilvl w:val="0"/>
          <w:numId w:val="9"/>
        </w:numPr>
        <w:rPr>
          <w:color w:val="FFFFFF"/>
        </w:rPr>
      </w:pP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352F88">
      <w:rPr>
        <w:szCs w:val="24"/>
      </w:rPr>
      <w:t>3061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352F88">
      <w:rPr>
        <w:szCs w:val="24"/>
      </w:rPr>
      <w:t>6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32666"/>
    <w:rsid w:val="00067E08"/>
    <w:rsid w:val="00071C93"/>
    <w:rsid w:val="000731CB"/>
    <w:rsid w:val="00083D4D"/>
    <w:rsid w:val="00090A16"/>
    <w:rsid w:val="000A76F8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67A09"/>
    <w:rsid w:val="00171F21"/>
    <w:rsid w:val="00176E87"/>
    <w:rsid w:val="001812AB"/>
    <w:rsid w:val="00183D9A"/>
    <w:rsid w:val="00185749"/>
    <w:rsid w:val="001A20D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32378"/>
    <w:rsid w:val="00236EF6"/>
    <w:rsid w:val="00256C13"/>
    <w:rsid w:val="00261D2D"/>
    <w:rsid w:val="00274457"/>
    <w:rsid w:val="00284B4C"/>
    <w:rsid w:val="00290A56"/>
    <w:rsid w:val="0029549D"/>
    <w:rsid w:val="00297DEE"/>
    <w:rsid w:val="002A2514"/>
    <w:rsid w:val="002A45E9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52F88"/>
    <w:rsid w:val="00367ADE"/>
    <w:rsid w:val="003769A3"/>
    <w:rsid w:val="00396CD6"/>
    <w:rsid w:val="003A754C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466B4"/>
    <w:rsid w:val="00552E7D"/>
    <w:rsid w:val="005722A0"/>
    <w:rsid w:val="00576852"/>
    <w:rsid w:val="0058132F"/>
    <w:rsid w:val="005915AC"/>
    <w:rsid w:val="00594E67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1603C"/>
    <w:rsid w:val="00621D8B"/>
    <w:rsid w:val="00636780"/>
    <w:rsid w:val="006604A3"/>
    <w:rsid w:val="00665D59"/>
    <w:rsid w:val="00667440"/>
    <w:rsid w:val="006718CB"/>
    <w:rsid w:val="00685C0C"/>
    <w:rsid w:val="006B14CA"/>
    <w:rsid w:val="006C1019"/>
    <w:rsid w:val="006C1E0C"/>
    <w:rsid w:val="006C753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36C80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76792"/>
    <w:rsid w:val="00980457"/>
    <w:rsid w:val="00981F9B"/>
    <w:rsid w:val="0098255F"/>
    <w:rsid w:val="009860C9"/>
    <w:rsid w:val="009B09AE"/>
    <w:rsid w:val="009B0E41"/>
    <w:rsid w:val="009B0FE7"/>
    <w:rsid w:val="009B54A5"/>
    <w:rsid w:val="009C59D3"/>
    <w:rsid w:val="009C5FCB"/>
    <w:rsid w:val="009D47E9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E1D49"/>
    <w:rsid w:val="00AF5859"/>
    <w:rsid w:val="00B142E9"/>
    <w:rsid w:val="00B3392D"/>
    <w:rsid w:val="00B514BD"/>
    <w:rsid w:val="00B530C0"/>
    <w:rsid w:val="00B5615E"/>
    <w:rsid w:val="00B738A6"/>
    <w:rsid w:val="00B81DBA"/>
    <w:rsid w:val="00B85724"/>
    <w:rsid w:val="00B91C97"/>
    <w:rsid w:val="00BC2318"/>
    <w:rsid w:val="00BE1108"/>
    <w:rsid w:val="00C0114F"/>
    <w:rsid w:val="00C072EA"/>
    <w:rsid w:val="00C159BD"/>
    <w:rsid w:val="00C17BD8"/>
    <w:rsid w:val="00C22F3B"/>
    <w:rsid w:val="00C27790"/>
    <w:rsid w:val="00C27E89"/>
    <w:rsid w:val="00C34DF3"/>
    <w:rsid w:val="00C54AF7"/>
    <w:rsid w:val="00C81796"/>
    <w:rsid w:val="00C86424"/>
    <w:rsid w:val="00C960A2"/>
    <w:rsid w:val="00CA2A7B"/>
    <w:rsid w:val="00CA7D6A"/>
    <w:rsid w:val="00CB2BE2"/>
    <w:rsid w:val="00CC70C1"/>
    <w:rsid w:val="00CD2763"/>
    <w:rsid w:val="00CD3998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DF6AF4"/>
    <w:rsid w:val="00E02FCE"/>
    <w:rsid w:val="00E10BB6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7417F"/>
    <w:rsid w:val="00FA6A02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St-3061/2016</izvorni_sadrzaj>
    <derivirana_varijabla naziv="DomainObject.Predmet.OznakaBroj_1">St-3061/2016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AGROPROMET-SiM d.o.o. zastupanog po punomoćniku Robert Bregeš</izvorni_sadrzaj>
    <derivirana_varijabla naziv="DomainObject.Predmet.ProtustrankaFormated_1">  AGROPROMET-SiM d.o.o. zastupanog po punomoćniku Robert Bregeš</derivirana_varijabla>
  </DomainObject.Predmet.ProtustrankaFormated>
  <DomainObject.Predmet.ProtustrankaFormatedOIB>
    <izvorni_sadrzaj>  AGROPROMET-SiM d.o.o., OIB 08902393554 zastupanog po punomoćniku Robert Bregeš</izvorni_sadrzaj>
    <derivirana_varijabla naziv="DomainObject.Predmet.ProtustrankaFormatedOIB_1">  AGROPROMET-SiM d.o.o., OIB 08902393554 zastupanog po punomoćniku Robert Bregeš</derivirana_varijabla>
  </DomainObject.Predmet.ProtustrankaFormatedOIB>
  <DomainObject.Predmet.ProtustrankaFormatedWithAdress>
    <izvorni_sadrzaj> AGROPROMET-SiM d.o.o., Školska 18, 10314 Križ zastupanog po punomoćniku Robert Bregeš</izvorni_sadrzaj>
    <derivirana_varijabla naziv="DomainObject.Predmet.ProtustrankaFormatedWithAdress_1"> AGROPROMET-SiM d.o.o., Školska 18, 10314 Križ zastupanog po punomoćniku Robert Bregeš</derivirana_varijabla>
  </DomainObject.Predmet.ProtustrankaFormatedWithAdress>
  <DomainObject.Predmet.ProtustrankaFormatedWithAdressOIB>
    <izvorni_sadrzaj> AGROPROMET-SiM d.o.o., OIB 08902393554, Školska 18, 10314 Križ zastupanog po punomoćniku Robert Bregeš</izvorni_sadrzaj>
    <derivirana_varijabla naziv="DomainObject.Predmet.ProtustrankaFormatedWithAdressOIB_1"> AGROPROMET-SiM d.o.o., OIB 08902393554, Školska 18, 10314 Križ zastupanog po punomoćniku Robert Bregeš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 zastupanog po punomoćniku Robert Bregeš</item>
    </izvorni_sadrzaj>
    <derivirana_varijabla naziv="DomainObject.Predmet.ProtuStrankaListFormated_1">
      <item>AGROPROMET-SiM d.o.o. zastupanog po punomoćniku Robert Bregeš</item>
    </derivirana_varijabla>
  </DomainObject.Predmet.ProtuStrankaListFormated>
  <DomainObject.Predmet.ProtuStrankaListFormatedOIB>
    <izvorni_sadrzaj>
      <item>AGROPROMET-SiM d.o.o., OIB 08902393554 zastupanog po punomoćniku Robert Bregeš</item>
    </izvorni_sadrzaj>
    <derivirana_varijabla naziv="DomainObject.Predmet.ProtuStrankaListFormatedOIB_1">
      <item>AGROPROMET-SiM d.o.o., OIB 08902393554 zastupanog po punomoćniku Robert Bregeš</item>
    </derivirana_varijabla>
  </DomainObject.Predmet.ProtuStrankaListFormatedOIB>
  <DomainObject.Predmet.ProtuStrankaListFormatedWithAdress>
    <izvorni_sadrzaj>
      <item>AGROPROMET-SiM d.o.o., Školska 18, 10314 Križ zastupanog po punomoćniku Robert Bregeš</item>
    </izvorni_sadrzaj>
    <derivirana_varijabla naziv="DomainObject.Predmet.ProtuStrankaListFormatedWithAdress_1">
      <item>AGROPROMET-SiM d.o.o., Školska 18, 10314 Križ zastupanog po punomoćniku Robert Bregeš</item>
    </derivirana_varijabla>
  </DomainObject.Predmet.ProtuStrankaListFormatedWithAdress>
  <DomainObject.Predmet.ProtuStrankaListFormatedWithAdressOIB>
    <izvorni_sadrzaj>
      <item>AGROPROMET-SiM d.o.o., OIB 08902393554, Školska 18, 10314 Križ zastupanog po punomoćniku Robert Bregeš</item>
    </izvorni_sadrzaj>
    <derivirana_varijabla naziv="DomainObject.Predmet.ProtuStrankaListFormatedWithAdressOIB_1">
      <item>AGROPROMET-SiM d.o.o., OIB 08902393554, Školska 18, 10314 Križ zastupanog po punomoćniku Robert Bregeš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Marija Tomeš</item>
      <item>Robert Bregeš punomoćnik sudionika u postupku AGROPROMET-SiM d.o.o.</item>
    </izvorni_sadrzaj>
    <derivirana_varijabla naziv="DomainObject.Predmet.OstaliListFormated_1">
      <item>Marija Tomeš</item>
      <item>Robert Bregeš punomoćnik sudionika u postupku AGROPROMET-SiM d.o.o.</item>
    </derivirana_varijabla>
  </DomainObject.Predmet.OstaliListFormated>
  <DomainObject.Predmet.OstaliListFormatedOIB>
    <izvorni_sadrzaj>
      <item>Marija Tomeš, OIB 55542209293</item>
      <item>Robert Bregeš, OIB 13141122242 punomoćnik sudionika u postupku AGROPROMET-SiM d.o.o.</item>
    </izvorni_sadrzaj>
    <derivirana_varijabla naziv="DomainObject.Predmet.OstaliListFormatedOIB_1">
      <item>Marija Tomeš, OIB 55542209293</item>
      <item>Robert Bregeš, OIB 13141122242 punomoćnik sudionika u postupku AGROPROMET-SiM d.o.o.</item>
    </derivirana_varijabla>
  </DomainObject.Predmet.OstaliListFormatedOIB>
  <DomainObject.Predmet.OstaliListFormatedWithAdress>
    <izvorni_sadrzaj>
      <item>Marija Tomeš, Ulica Slobode 20, 10310 Ivanić-Grad</item>
      <item>Robert Bregeš, Školska 18, 10314 Križ punomoćnik sudionika u postupku AGROPROMET-SiM d.o.o.</item>
    </izvorni_sadrzaj>
    <derivirana_varijabla naziv="DomainObject.Predmet.OstaliListFormatedWithAdress_1">
      <item>Marija Tomeš, Ulica Slobode 20, 10310 Ivanić-Grad</item>
      <item>Robert Bregeš, Školska 18, 10314 Križ punomoćnik sudionika u postupku AGROPROMET-SiM d.o.o.</item>
    </derivirana_varijabla>
  </DomainObject.Predmet.OstaliListFormatedWithAdress>
  <DomainObject.Predmet.OstaliListFormatedWithAdressOIB>
    <izvorni_sadrzaj>
      <item>Marija Tomeš, OIB 55542209293, Ulica Slobode 20, 10310 Ivanić-Grad</item>
      <item>Robert Bregeš, OIB 13141122242, Školska 18, 10314 Križ punomoćnik sudionika u postupku AGROPROMET-SiM d.o.o.</item>
    </izvorni_sadrzaj>
    <derivirana_varijabla naziv="DomainObject.Predmet.OstaliListFormatedWithAdressOIB_1">
      <item>Marija Tomeš, OIB 55542209293, Ulica Slobode 20, 10310 Ivanić-Grad</item>
      <item>Robert Bregeš, OIB 13141122242, Školska 18, 10314 Križ punomoćnik sudionika u postupku AGROPROMET-SiM d.o.o.</item>
    </derivirana_varijabla>
  </DomainObject.Predmet.OstaliListFormatedWithAdressOIB>
  <DomainObject.Predmet.OstaliListNazivFormated>
    <izvorni_sadrzaj>
      <item>Marija Tomeš</item>
      <item>Robert Bregeš</item>
    </izvorni_sadrzaj>
    <derivirana_varijabla naziv="DomainObject.Predmet.OstaliListNazivFormated_1">
      <item>Marija Tomeš</item>
      <item>Robert Bregeš</item>
    </derivirana_varijabla>
  </DomainObject.Predmet.OstaliListNazivFormated>
  <DomainObject.Predmet.OstaliListNazivFormatedOIB>
    <izvorni_sadrzaj>
      <item>Marija Tomeš, OIB 55542209293</item>
      <item>Robert Bregeš, OIB 13141122242</item>
    </izvorni_sadrzaj>
    <derivirana_varijabla naziv="DomainObject.Predmet.OstaliListNazivFormatedOIB_1">
      <item>Marija Tomeš, OIB 55542209293</item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AGROPROMET-SiM d.o.o.</item>
      <item>Marija Tomeš</item>
      <item>Robert Bregeš</item>
    </izvorni_sadrzaj>
    <derivirana_varijabla naziv="DomainObject.Predmet.SudioniciListNaziv_1">
      <item>FINA Regionalni centar Zagreb</item>
      <item>AGROPROMET-SiM d.o.o.</item>
      <item>Marija Tomeš</item>
      <item>Robert Bregeš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izvorni_sadrzaj>
    <derivirana_varijabla naziv="DomainObject.Predmet.SudioniciListAdressOIB_1"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08902393554</item>
      <item>, OIB 55542209293</item>
      <item>, OIB 13141122242</item>
    </izvorni_sadrzaj>
    <derivirana_varijabla naziv="DomainObject.Predmet.SudioniciListNazivOIB_1">
      <item>, OIB 85821130368</item>
      <item>, OIB 08902393554</item>
      <item>, OIB 55542209293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St-3061/2016-35</izvorni_sadrzaj>
    <derivirana_varijabla naziv="DomainObject.PredzadnjaOdlukaIzPredmeta.Oznaka_1">St-3061/2016-35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411</properties:Words>
  <properties:Characters>2254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2019-05-30T10:44:00Z</dcterms:created>
  <dc:creator>RH-TDU</dc:creator>
  <cp:lastModifiedBy>Valentina Delač</cp:lastModifiedBy>
  <cp:lastPrinted>2019-05-30T10:46:00Z</cp:lastPrinted>
  <dcterms:modified xmlns:xsi="http://www.w3.org/2001/XMLSchema-instance" xsi:type="dcterms:W3CDTF">2019-05-30T10:46:00Z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(Agropromet sim Rješenje zaključenje  293 ( 203).docx)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