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0651" w14:paraId="4120651" w:rsidRDefault="002C62E8" w:rsidP="002C62E8" w:rsidR="002C62E8" w:rsidRPr="00F93B3C">
      <w:pPr>
        <w15:collapsed w:val="false"/>
        <w:rPr>
          <w:b/>
        </w:rPr>
      </w:pPr>
      <w:bookmarkStart w:name="_GoBack" w:id="0"/>
      <w:bookmarkEnd w:id="0"/>
      <w:r w:rsidRPr="00F93B3C">
        <w:rPr>
          <w:b/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2E8" w:rsidP="002C62E8" w:rsidR="002C62E8" w:rsidRPr="00F93B3C">
      <w:r w:rsidRPr="00F93B3C">
        <w:t>REPUBLIKA HRVATSKA</w:t>
      </w:r>
    </w:p>
    <w:p w:rsidRDefault="002C62E8" w:rsidP="002C62E8" w:rsidR="002C62E8" w:rsidRPr="00F93B3C">
      <w:r w:rsidRPr="00F93B3C">
        <w:t xml:space="preserve">TRGOVAČKI SUD U ZAGREBU </w:t>
      </w:r>
    </w:p>
    <w:p w:rsidRDefault="002C62E8" w:rsidP="002C62E8" w:rsidR="002C62E8" w:rsidRPr="00F93B3C">
      <w:r w:rsidRPr="00F93B3C">
        <w:t xml:space="preserve">Zagreb, </w:t>
      </w:r>
      <w:proofErr w:type="spellStart"/>
      <w:r w:rsidRPr="00F93B3C">
        <w:t>Amruševa</w:t>
      </w:r>
      <w:proofErr w:type="spellEnd"/>
      <w:r w:rsidRPr="00F93B3C">
        <w:t xml:space="preserve"> 2/II</w:t>
      </w:r>
    </w:p>
    <w:p w:rsidRDefault="002C62E8" w:rsidP="00457AF9" w:rsidR="00A87AB3">
      <w:r w:rsidRPr="00F93B3C">
        <w:t xml:space="preserve">                                                                                                 </w:t>
      </w:r>
      <w:r w:rsidRPr="00F93B3C">
        <w:tab/>
      </w:r>
      <w:r w:rsidRPr="00F93B3C">
        <w:tab/>
      </w:r>
    </w:p>
    <w:p w:rsidRDefault="002C62E8" w:rsidP="002C62E8" w:rsidR="002C62E8" w:rsidRPr="00F93B3C">
      <w:pPr>
        <w:jc w:val="center"/>
      </w:pPr>
      <w:r w:rsidRPr="00F93B3C">
        <w:t>R  J  E  Š  E  NJ  E</w:t>
      </w:r>
    </w:p>
    <w:p w:rsidRDefault="002C62E8" w:rsidP="002C62E8" w:rsidR="002C62E8" w:rsidRPr="00F93B3C">
      <w:pPr>
        <w:jc w:val="center"/>
      </w:pPr>
    </w:p>
    <w:p w:rsidRDefault="002C62E8" w:rsidP="00A87AB3" w:rsidR="002C62E8" w:rsidRPr="00F93B3C">
      <w:pPr>
        <w:ind w:firstLine="708"/>
        <w:jc w:val="both"/>
      </w:pPr>
      <w:r w:rsidRPr="00F93B3C">
        <w:rPr>
          <w:lang w:val="en-GB"/>
        </w:rPr>
        <w:t xml:space="preserve">TRGOVAČKI SUD U ZAGREBU </w:t>
      </w:r>
      <w:proofErr w:type="spellStart"/>
      <w:r w:rsidRPr="00F93B3C">
        <w:rPr>
          <w:lang w:val="en-GB"/>
        </w:rPr>
        <w:t>po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sucu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Nini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Radiću</w:t>
      </w:r>
      <w:proofErr w:type="spellEnd"/>
      <w:r w:rsidRPr="00F93B3C">
        <w:rPr>
          <w:lang w:val="en-GB"/>
        </w:rPr>
        <w:t xml:space="preserve">, </w:t>
      </w:r>
      <w:proofErr w:type="spellStart"/>
      <w:r w:rsidRPr="00F93B3C">
        <w:rPr>
          <w:lang w:val="en-GB"/>
        </w:rPr>
        <w:t>kao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stečajnom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sucu</w:t>
      </w:r>
      <w:proofErr w:type="spellEnd"/>
      <w:r w:rsidRPr="00F93B3C">
        <w:rPr>
          <w:lang w:val="en-GB"/>
        </w:rPr>
        <w:t xml:space="preserve"> u </w:t>
      </w:r>
      <w:proofErr w:type="spellStart"/>
      <w:r w:rsidRPr="00F93B3C">
        <w:rPr>
          <w:lang w:val="en-GB"/>
        </w:rPr>
        <w:t>stečajnom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postupku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nad</w:t>
      </w:r>
      <w:proofErr w:type="spellEnd"/>
      <w:r w:rsidRPr="00F93B3C">
        <w:rPr>
          <w:lang w:val="en-GB"/>
        </w:rPr>
        <w:t xml:space="preserve"> </w:t>
      </w:r>
      <w:proofErr w:type="spellStart"/>
      <w:r w:rsidRPr="00F93B3C">
        <w:rPr>
          <w:lang w:val="en-GB"/>
        </w:rPr>
        <w:t>dužnikom</w:t>
      </w:r>
      <w:proofErr w:type="spellEnd"/>
      <w:r w:rsidRPr="00F93B3C">
        <w:rPr>
          <w:lang w:val="en-GB"/>
        </w:rPr>
        <w:t xml:space="preserve"> </w:t>
      </w:r>
      <w:r w:rsidR="00026628">
        <w:t>RP TRGOVINA d.o.o. u stečaju Zagreb, Trsje 37 c, MBS:080242048, OIB:98367738616,</w:t>
      </w:r>
      <w:r w:rsidR="00C30F20">
        <w:t xml:space="preserve"> dana</w:t>
      </w:r>
      <w:r w:rsidR="002B4B4E" w:rsidRPr="00F93B3C">
        <w:t xml:space="preserve"> </w:t>
      </w:r>
      <w:r w:rsidR="00026628">
        <w:t>5. travnja</w:t>
      </w:r>
      <w:r w:rsidRPr="00F93B3C">
        <w:t xml:space="preserve"> 201</w:t>
      </w:r>
      <w:r w:rsidR="00026628">
        <w:t>9</w:t>
      </w:r>
      <w:r w:rsidRPr="00F93B3C">
        <w:t>. godine,</w:t>
      </w:r>
    </w:p>
    <w:p w:rsidRDefault="002B4B4E" w:rsidP="002C62E8" w:rsidR="002B4B4E" w:rsidRPr="00F93B3C">
      <w:pPr>
        <w:jc w:val="both"/>
        <w:rPr>
          <w:lang w:val="en-GB"/>
        </w:rPr>
      </w:pPr>
    </w:p>
    <w:p w:rsidRDefault="002C62E8" w:rsidP="002C62E8" w:rsidR="002C62E8" w:rsidRPr="00F93B3C">
      <w:pPr>
        <w:jc w:val="center"/>
        <w:rPr>
          <w:b/>
        </w:rPr>
      </w:pPr>
      <w:r w:rsidRPr="00F93B3C">
        <w:rPr>
          <w:b/>
        </w:rPr>
        <w:t>r  i  j  e  š  i  o          j  e</w:t>
      </w:r>
    </w:p>
    <w:p w:rsidRDefault="002C62E8" w:rsidP="002C62E8" w:rsidR="002C62E8" w:rsidRPr="00F93B3C">
      <w:pPr>
        <w:jc w:val="center"/>
        <w:rPr>
          <w:b/>
        </w:rPr>
      </w:pPr>
    </w:p>
    <w:p w:rsidRDefault="002C62E8" w:rsidP="00815BC8" w:rsidR="002C62E8" w:rsidRPr="00F93B3C">
      <w:pPr>
        <w:ind w:firstLine="708"/>
        <w:jc w:val="both"/>
      </w:pPr>
      <w:r w:rsidRPr="00F93B3C">
        <w:t xml:space="preserve">Stečajnom upravitelju </w:t>
      </w:r>
      <w:r w:rsidR="00026628">
        <w:t xml:space="preserve">Jerku Dušku </w:t>
      </w:r>
      <w:proofErr w:type="spellStart"/>
      <w:r w:rsidR="00026628">
        <w:t>Suiću</w:t>
      </w:r>
      <w:proofErr w:type="spellEnd"/>
      <w:r w:rsidR="00026628">
        <w:t xml:space="preserve"> iz Zagreba</w:t>
      </w:r>
      <w:r w:rsidR="00B95FB8" w:rsidRPr="00F93B3C">
        <w:t xml:space="preserve">, </w:t>
      </w:r>
      <w:proofErr w:type="spellStart"/>
      <w:r w:rsidR="00026628">
        <w:t>Hegedušićeva</w:t>
      </w:r>
      <w:proofErr w:type="spellEnd"/>
      <w:r w:rsidR="004723F2" w:rsidRPr="00F93B3C">
        <w:t xml:space="preserve"> 10</w:t>
      </w:r>
      <w:r w:rsidRPr="00F93B3C">
        <w:t>, OIB:</w:t>
      </w:r>
      <w:r w:rsidR="002B4B4E" w:rsidRPr="00F93B3C">
        <w:t xml:space="preserve"> </w:t>
      </w:r>
      <w:r w:rsidR="00026628">
        <w:t>53</w:t>
      </w:r>
      <w:r w:rsidR="00C30F20">
        <w:t>51</w:t>
      </w:r>
      <w:r w:rsidR="00026628">
        <w:t>0817959</w:t>
      </w:r>
      <w:r w:rsidR="00C30F20">
        <w:t>,</w:t>
      </w:r>
      <w:r w:rsidRPr="00F93B3C">
        <w:t xml:space="preserve"> određuje se pravo na nagradu u iznosu od </w:t>
      </w:r>
      <w:r w:rsidR="00812532">
        <w:t>125.900,00</w:t>
      </w:r>
      <w:r w:rsidR="004A5FB4" w:rsidRPr="00F93B3C">
        <w:t xml:space="preserve"> kn</w:t>
      </w:r>
      <w:r w:rsidRPr="00F93B3C">
        <w:t xml:space="preserve"> </w:t>
      </w:r>
      <w:r w:rsidR="004A5FB4" w:rsidRPr="00F93B3C">
        <w:t xml:space="preserve">(slovima: </w:t>
      </w:r>
      <w:proofErr w:type="spellStart"/>
      <w:r w:rsidR="00812532">
        <w:t>stodvadesetpettisućadevstotina</w:t>
      </w:r>
      <w:r w:rsidR="00E0047C">
        <w:t>kuna</w:t>
      </w:r>
      <w:proofErr w:type="spellEnd"/>
      <w:r w:rsidR="004A5FB4" w:rsidRPr="00F93B3C">
        <w:t xml:space="preserve">) </w:t>
      </w:r>
      <w:r w:rsidRPr="00F93B3C">
        <w:t>bruto s osnova vrijednosti unovčene imovine tijekom otvorenog stečajnog postupka</w:t>
      </w:r>
      <w:r w:rsidR="004A5FB4" w:rsidRPr="00F93B3C">
        <w:t xml:space="preserve">. </w:t>
      </w:r>
      <w:r w:rsidRPr="00F93B3C">
        <w:t xml:space="preserve"> </w:t>
      </w:r>
    </w:p>
    <w:p w:rsidRDefault="002C62E8" w:rsidP="002C62E8" w:rsidR="002C62E8">
      <w:pPr>
        <w:jc w:val="both"/>
      </w:pPr>
    </w:p>
    <w:p w:rsidRDefault="002C62E8" w:rsidP="002C62E8" w:rsidR="002C62E8" w:rsidRPr="00F93B3C">
      <w:pPr>
        <w:jc w:val="center"/>
      </w:pPr>
      <w:r w:rsidRPr="00F93B3C">
        <w:t>O    b    r    a    z    l    o    ž    e    nj    e</w:t>
      </w:r>
    </w:p>
    <w:p w:rsidRDefault="002C62E8" w:rsidP="002C62E8" w:rsidR="002C62E8" w:rsidRPr="00F93B3C">
      <w:pPr>
        <w:jc w:val="center"/>
      </w:pPr>
    </w:p>
    <w:p w:rsidRDefault="00812532" w:rsidP="00815BC8" w:rsidR="00815BC8">
      <w:pPr>
        <w:ind w:firstLine="708"/>
        <w:jc w:val="both"/>
      </w:pPr>
      <w:r>
        <w:t xml:space="preserve">Jerko Duško </w:t>
      </w:r>
      <w:proofErr w:type="spellStart"/>
      <w:r>
        <w:t>Suić</w:t>
      </w:r>
      <w:proofErr w:type="spellEnd"/>
      <w:r>
        <w:t xml:space="preserve"> iz Zagreba, </w:t>
      </w:r>
      <w:proofErr w:type="spellStart"/>
      <w:r>
        <w:t>Hegedušićeva</w:t>
      </w:r>
      <w:proofErr w:type="spellEnd"/>
      <w:r>
        <w:t xml:space="preserve"> 10, OIB: 53510817959,</w:t>
      </w:r>
      <w:r w:rsidR="002C62E8" w:rsidRPr="00F93B3C">
        <w:t xml:space="preserve"> imenovan je </w:t>
      </w:r>
      <w:r w:rsidR="00686792">
        <w:t>R</w:t>
      </w:r>
      <w:r w:rsidR="00815BC8">
        <w:t>ješenjem ovoga suda posl.br. St-</w:t>
      </w:r>
      <w:r>
        <w:t>172</w:t>
      </w:r>
      <w:r w:rsidR="00686792">
        <w:t>/201</w:t>
      </w:r>
      <w:r>
        <w:t>3</w:t>
      </w:r>
      <w:r w:rsidR="00686792">
        <w:t xml:space="preserve"> od </w:t>
      </w:r>
      <w:r>
        <w:t>12. lipnja</w:t>
      </w:r>
      <w:r w:rsidR="00686792">
        <w:t xml:space="preserve"> 2013. </w:t>
      </w:r>
      <w:r w:rsidR="002C62E8" w:rsidRPr="00F93B3C">
        <w:t xml:space="preserve">stečajnim upraviteljem </w:t>
      </w:r>
      <w:r w:rsidR="004A5FB4" w:rsidRPr="00F93B3C">
        <w:t>dužnik</w:t>
      </w:r>
      <w:r w:rsidR="00686792">
        <w:t>a</w:t>
      </w:r>
      <w:r w:rsidR="004A5FB4" w:rsidRPr="00F93B3C">
        <w:t xml:space="preserve"> </w:t>
      </w:r>
      <w:r>
        <w:t>RP TRGOVINA d.o.o. u stečaju Zagreb, Trsje 37 c, MBS:080242048, OIB:98367738616</w:t>
      </w:r>
      <w:r w:rsidR="00686792">
        <w:rPr>
          <w:color w:val="000000"/>
        </w:rPr>
        <w:t xml:space="preserve">. </w:t>
      </w:r>
      <w:r w:rsidR="002C62E8" w:rsidRPr="00F93B3C">
        <w:t>Za učinjeni posao i radnj</w:t>
      </w:r>
      <w:r w:rsidR="00686792">
        <w:t>e stečajnog upravitelja podni</w:t>
      </w:r>
      <w:r>
        <w:t>o</w:t>
      </w:r>
      <w:r w:rsidR="002C62E8" w:rsidRPr="00F93B3C">
        <w:t xml:space="preserve"> je </w:t>
      </w:r>
      <w:r>
        <w:t>11</w:t>
      </w:r>
      <w:r w:rsidR="00686792">
        <w:t>.</w:t>
      </w:r>
      <w:r>
        <w:t>3</w:t>
      </w:r>
      <w:r w:rsidR="002C62E8" w:rsidRPr="00F93B3C">
        <w:t>.201</w:t>
      </w:r>
      <w:r>
        <w:t>9</w:t>
      </w:r>
      <w:r w:rsidR="002C62E8" w:rsidRPr="00F93B3C">
        <w:t>. zahtjev za određivanjem nagrade sukladno izvršenom poslu, a sve u skladu s člankom 7. Uredbe o kriterijima i načinu obračuna i plaćanja nagrada stečajnim upraviteljima (NN 105/15</w:t>
      </w:r>
      <w:r w:rsidR="00F93B3C" w:rsidRPr="00F93B3C">
        <w:t>; dalje Uredba</w:t>
      </w:r>
      <w:r w:rsidR="002C62E8" w:rsidRPr="00F93B3C">
        <w:t xml:space="preserve">). Zahtjev se temelji na </w:t>
      </w:r>
      <w:r w:rsidR="00815BC8">
        <w:t>vrijednosti unovčene</w:t>
      </w:r>
      <w:r w:rsidR="002C62E8" w:rsidRPr="00F93B3C">
        <w:t xml:space="preserve"> stečajne mase</w:t>
      </w:r>
      <w:r w:rsidR="00D055EA">
        <w:t xml:space="preserve"> u iznosu</w:t>
      </w:r>
      <w:r w:rsidR="002C62E8" w:rsidRPr="00F93B3C">
        <w:t xml:space="preserve"> od </w:t>
      </w:r>
      <w:r w:rsidR="00815BC8">
        <w:t xml:space="preserve">ukupno </w:t>
      </w:r>
      <w:r>
        <w:t>1.300.000,00</w:t>
      </w:r>
      <w:r w:rsidR="002C62E8" w:rsidRPr="00F93B3C">
        <w:t xml:space="preserve"> kuna</w:t>
      </w:r>
      <w:r w:rsidR="00D12947">
        <w:t>, koji iznos se odnosi na unovčenje nekretnin</w:t>
      </w:r>
      <w:r>
        <w:t>a stečajnog dužnika</w:t>
      </w:r>
      <w:r w:rsidR="00D12947">
        <w:t xml:space="preserve">. </w:t>
      </w:r>
      <w:r w:rsidR="002C62E8" w:rsidRPr="00F93B3C">
        <w:t xml:space="preserve"> </w:t>
      </w:r>
    </w:p>
    <w:p w:rsidRDefault="00E0047C" w:rsidP="00815BC8" w:rsidR="00815BC8">
      <w:pPr>
        <w:ind w:firstLine="708"/>
        <w:jc w:val="both"/>
      </w:pPr>
      <w:r>
        <w:t xml:space="preserve">Primjenom tablice vrijednosti unovčene stečajne mase iz članka 7. Uredbe i s obzirom na vrijednost unovčene stečajne mase u ukupnom iznosu od </w:t>
      </w:r>
      <w:r w:rsidR="00812532">
        <w:t>1.300.000,00</w:t>
      </w:r>
      <w:r>
        <w:t xml:space="preserve"> kn, zahtjev stečajn</w:t>
      </w:r>
      <w:r w:rsidR="00812532">
        <w:t>og</w:t>
      </w:r>
      <w:r>
        <w:t xml:space="preserve"> upravitelj</w:t>
      </w:r>
      <w:r w:rsidR="00812532">
        <w:t>a</w:t>
      </w:r>
      <w:r>
        <w:t xml:space="preserve"> za određivanjem nagrade  utvrđen je osnovanim.</w:t>
      </w:r>
    </w:p>
    <w:p w:rsidRDefault="00E0047C" w:rsidP="00815BC8" w:rsidR="00E0047C">
      <w:pPr>
        <w:ind w:firstLine="708"/>
        <w:jc w:val="both"/>
      </w:pPr>
      <w:r>
        <w:t xml:space="preserve">Slijedom navedenog,  </w:t>
      </w:r>
      <w:r w:rsidR="00457AF9">
        <w:t>sukladno odredbama čl.</w:t>
      </w:r>
      <w:r w:rsidR="005B058D">
        <w:t xml:space="preserve"> 2.,</w:t>
      </w:r>
      <w:r w:rsidR="00457AF9">
        <w:t xml:space="preserve"> </w:t>
      </w:r>
      <w:r w:rsidR="00457AF9" w:rsidRPr="00F93B3C">
        <w:t xml:space="preserve">7. </w:t>
      </w:r>
      <w:r w:rsidR="00457AF9">
        <w:t xml:space="preserve">i 15. </w:t>
      </w:r>
      <w:r w:rsidR="00457AF9" w:rsidRPr="00F93B3C">
        <w:t>Uredbe</w:t>
      </w:r>
      <w:r w:rsidR="00457AF9">
        <w:t xml:space="preserve">, </w:t>
      </w:r>
      <w:r>
        <w:t>riješeno je kao u  izreci.</w:t>
      </w:r>
    </w:p>
    <w:p w:rsidRDefault="00457AF9" w:rsidP="002C62E8" w:rsidR="00457AF9">
      <w:pPr>
        <w:jc w:val="center"/>
        <w:outlineLvl w:val="0"/>
      </w:pPr>
    </w:p>
    <w:p w:rsidRDefault="00B573DC" w:rsidP="002C62E8" w:rsidR="002C62E8" w:rsidRPr="00F93B3C">
      <w:pPr>
        <w:jc w:val="center"/>
        <w:outlineLvl w:val="0"/>
      </w:pPr>
      <w:r>
        <w:t xml:space="preserve">U Zagrebu, </w:t>
      </w:r>
      <w:r w:rsidR="005B058D">
        <w:t>5. travnja 2019</w:t>
      </w:r>
      <w:r w:rsidR="002C62E8" w:rsidRPr="00F93B3C">
        <w:t>. godine</w:t>
      </w:r>
    </w:p>
    <w:p w:rsidRDefault="002C62E8" w:rsidP="002C62E8" w:rsidR="002C62E8" w:rsidRPr="00F93B3C">
      <w:r w:rsidRPr="00F93B3C">
        <w:t xml:space="preserve">                                                                                                 </w:t>
      </w:r>
      <w:r w:rsidRPr="00F93B3C">
        <w:tab/>
        <w:t xml:space="preserve"> </w:t>
      </w:r>
      <w:r w:rsidRPr="00F93B3C">
        <w:tab/>
        <w:t>Stečajni sudac:</w:t>
      </w:r>
    </w:p>
    <w:p w:rsidRDefault="002C62E8" w:rsidP="002C62E8" w:rsidR="002C62E8">
      <w:r w:rsidRPr="00F93B3C">
        <w:t xml:space="preserve">                                                                                                  </w:t>
      </w:r>
      <w:r w:rsidRPr="00F93B3C">
        <w:tab/>
      </w:r>
      <w:r w:rsidRPr="00F93B3C">
        <w:tab/>
        <w:t xml:space="preserve">Nino Radić  </w:t>
      </w:r>
    </w:p>
    <w:p w:rsidRDefault="008F5ADE" w:rsidP="002C62E8" w:rsidR="008F5ADE" w:rsidRPr="00F93B3C"/>
    <w:p w:rsidRDefault="002C62E8" w:rsidP="002C62E8" w:rsidR="002C62E8" w:rsidRPr="00F93B3C">
      <w:pPr>
        <w:outlineLvl w:val="0"/>
      </w:pPr>
      <w:r w:rsidRPr="00F93B3C">
        <w:t>POUKA O PRAVNOM LIJEKU:</w:t>
      </w:r>
    </w:p>
    <w:p w:rsidRDefault="002C62E8" w:rsidP="002C62E8" w:rsidR="002C62E8" w:rsidRPr="00F93B3C">
      <w:r w:rsidRPr="00F93B3C">
        <w:t>Protiv rješenja nezadovoljna stranka može uložiti žalbu u roku od 8 dana od dana dostave. Žalba se podnosi Visokom trgovačkom sudu RH putem ovog suda u tri primjerka.</w:t>
      </w:r>
    </w:p>
    <w:p w:rsidRDefault="002C62E8" w:rsidP="002C62E8" w:rsidR="002C62E8">
      <w:r w:rsidRPr="00F93B3C">
        <w:tab/>
      </w:r>
      <w:r w:rsidRPr="00F93B3C">
        <w:tab/>
      </w:r>
    </w:p>
    <w:p w:rsidRDefault="00B573DC" w:rsidP="002C62E8" w:rsidR="00B573DC">
      <w:r>
        <w:t>DNA:</w:t>
      </w:r>
    </w:p>
    <w:p w:rsidRDefault="00B573DC" w:rsidP="00B573DC" w:rsidR="00B573DC">
      <w:pPr>
        <w:pStyle w:val="Odlomakpopisa"/>
        <w:numPr>
          <w:ilvl w:val="0"/>
          <w:numId w:val="1"/>
        </w:numPr>
      </w:pPr>
      <w:r>
        <w:t>St. upravitelju</w:t>
      </w:r>
    </w:p>
    <w:p w:rsidRDefault="00B573DC" w:rsidP="00B573DC" w:rsidR="00B573DC" w:rsidRPr="00F93B3C">
      <w:pPr>
        <w:pStyle w:val="Odlomakpopisa"/>
        <w:numPr>
          <w:ilvl w:val="0"/>
          <w:numId w:val="1"/>
        </w:numPr>
      </w:pPr>
      <w:r>
        <w:t>E-oglasna ploča</w:t>
      </w:r>
    </w:p>
    <w:sectPr w:rsidR="00B573DC" w:rsidRPr="00F93B3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AB3" w:rsidP="00A87AB3" w:rsidR="00A87AB3">
      <w:r>
        <w:separator/>
      </w:r>
    </w:p>
  </w:endnote>
  <w:endnote w:id="0" w:type="continuationSeparator">
    <w:p w:rsidRDefault="00A87AB3" w:rsidP="00A87AB3" w:rsidR="00A87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AB3" w:rsidP="00A87AB3" w:rsidR="00A87AB3">
      <w:r>
        <w:separator/>
      </w:r>
    </w:p>
  </w:footnote>
  <w:footnote w:id="0" w:type="continuationSeparator">
    <w:p w:rsidRDefault="00A87AB3" w:rsidP="00A87AB3" w:rsidR="00A87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F9" w:rsidP="00457AF9" w:rsidR="00457AF9" w:rsidRPr="00F93B3C">
    <w:pPr>
      <w:jc w:val="right"/>
    </w:pPr>
    <w:r w:rsidRPr="00F93B3C">
      <w:t>1 St-</w:t>
    </w:r>
    <w:r w:rsidR="00066B48">
      <w:t>172/2013</w:t>
    </w:r>
  </w:p>
  <w:p w:rsidRDefault="00A87AB3" w:rsidP="00A87AB3" w:rsidR="00A87AB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DB54BD"/>
    <w:multiLevelType w:val="hybridMultilevel"/>
    <w:tmpl w:val="8B62BA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2E8"/>
    <w:rsid w:val="00026628"/>
    <w:rsid w:val="00066B48"/>
    <w:rsid w:val="0011184B"/>
    <w:rsid w:val="001E7687"/>
    <w:rsid w:val="00212CD6"/>
    <w:rsid w:val="002B4B4E"/>
    <w:rsid w:val="002C62E8"/>
    <w:rsid w:val="002F4FC7"/>
    <w:rsid w:val="00313E70"/>
    <w:rsid w:val="004122DE"/>
    <w:rsid w:val="00450457"/>
    <w:rsid w:val="00457AF9"/>
    <w:rsid w:val="004723F2"/>
    <w:rsid w:val="004A5FB4"/>
    <w:rsid w:val="00545FE2"/>
    <w:rsid w:val="00586A84"/>
    <w:rsid w:val="005B058D"/>
    <w:rsid w:val="00686792"/>
    <w:rsid w:val="007644BB"/>
    <w:rsid w:val="00767AE0"/>
    <w:rsid w:val="00812532"/>
    <w:rsid w:val="00815BC8"/>
    <w:rsid w:val="0085693D"/>
    <w:rsid w:val="008F5ADE"/>
    <w:rsid w:val="00A87AB3"/>
    <w:rsid w:val="00B573DC"/>
    <w:rsid w:val="00B95FB8"/>
    <w:rsid w:val="00C30F20"/>
    <w:rsid w:val="00CA24E5"/>
    <w:rsid w:val="00CF348F"/>
    <w:rsid w:val="00D052E6"/>
    <w:rsid w:val="00D055EA"/>
    <w:rsid w:val="00D12947"/>
    <w:rsid w:val="00E0047C"/>
    <w:rsid w:val="00E576B5"/>
    <w:rsid w:val="00EB1C7C"/>
    <w:rsid w:val="00EB4FC9"/>
    <w:rsid w:val="00EF4486"/>
    <w:rsid w:val="00F93B3C"/>
    <w:rsid w:val="00FE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62E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62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62E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7AB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7A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A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7AB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73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9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9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9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9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62E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6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62E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87AB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7AB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7A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7AB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73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9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9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9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9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51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58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4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44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St-172/2013-75</izvorni_sadrzaj>
    <derivirana_varijabla naziv="DomainObject.PredzadnjaOdlukaIzPredmeta.Oznaka_1">St-172/2013-75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1601</properties:Characters>
  <properties:Lines>45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2019-04-05T09:51:00Z</dcterms:created>
  <dc:creator>Bernardica Novak</dc:creator>
  <cp:lastModifiedBy>Tatjana Slaviček</cp:lastModifiedBy>
  <cp:lastPrinted>2018-05-11T09:13:00Z</cp:lastPrinted>
  <dcterms:modified xmlns:xsi="http://www.w3.org/2001/XMLSchema-instance" xsi:type="dcterms:W3CDTF">2019-04-08T11:04:00Z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 nagrada st upravitelju 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