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efd8" w14:paraId="fe8efd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</w:t>
      </w:r>
      <w:r w:rsidR="00E96E44">
        <w:rPr>
          <w:noProof/>
          <w:lang w:eastAsia="hr-HR" w:val="hr-HR"/>
        </w:rPr>
        <w:t xml:space="preserve"> </w:t>
      </w:r>
      <w:r w:rsidR="004777B1">
        <w:rPr>
          <w:noProof/>
          <w:lang w:eastAsia="hr-HR" w:val="hr-HR"/>
        </w:rPr>
        <w:t xml:space="preserve">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E004EF">
        <w:rPr>
          <w:b/>
          <w:lang w:val="hr-HR"/>
        </w:rPr>
        <w:t>1152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84A34">
        <w:rPr>
          <w:lang w:val="hr-HR"/>
        </w:rPr>
        <w:t>UDRUGA ZA PROMICANJE HUMORISTIČKO-SATIRIČNIH AKTIVNOSTI SPLITSKI KRNJEVAL</w:t>
      </w:r>
      <w:r w:rsidR="00E004EF">
        <w:rPr>
          <w:lang w:val="hr-HR"/>
        </w:rPr>
        <w:t xml:space="preserve"> "CUKUNI", Split, Stonska 2</w:t>
      </w:r>
      <w:r w:rsidR="005859F1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004EF">
        <w:rPr>
          <w:lang w:val="hr-HR"/>
        </w:rPr>
        <w:t>40474428530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084A34">
        <w:rPr>
          <w:lang w:val="hr-HR"/>
        </w:rPr>
        <w:t>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84A34">
        <w:rPr>
          <w:lang w:val="hr-HR"/>
        </w:rPr>
        <w:t xml:space="preserve">UDRUGA ZA PROMICANJE HUMORISTIČKO-SATIRIČNIH AKTIVNOSTI SPLITSKI KRNJEVAL </w:t>
      </w:r>
      <w:r w:rsidR="00E004EF">
        <w:rPr>
          <w:lang w:val="hr-HR"/>
        </w:rPr>
        <w:t>"CUKUNI", Split, Stonska 2, OIB: 40474428530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004EF">
        <w:rPr>
          <w:lang w:val="hr-HR"/>
        </w:rPr>
        <w:t>17.076,50</w:t>
      </w:r>
      <w:r w:rsidR="00CA072E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84A34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FA797B" w:rsidP="00403F01" w:rsidR="00FA79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084A34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A797B" w:rsidRPr="00FA797B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84A34"/>
    <w:rsid w:val="00094B4F"/>
    <w:rsid w:val="00110325"/>
    <w:rsid w:val="0013134C"/>
    <w:rsid w:val="00133015"/>
    <w:rsid w:val="00160774"/>
    <w:rsid w:val="00192A2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859F1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8D7F33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A072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004EF"/>
    <w:rsid w:val="00E14AE2"/>
    <w:rsid w:val="00E96E44"/>
    <w:rsid w:val="00EB167D"/>
    <w:rsid w:val="00EB78C8"/>
    <w:rsid w:val="00EC0B4A"/>
    <w:rsid w:val="00EF0486"/>
    <w:rsid w:val="00EF764D"/>
    <w:rsid w:val="00EF7F67"/>
    <w:rsid w:val="00F8408E"/>
    <w:rsid w:val="00F85A66"/>
    <w:rsid w:val="00FA797B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7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F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7F3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7F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7F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St-1152/2015</izvorni_sadrzaj>
    <derivirana_varijabla naziv="DomainObject.Predmet.OznakaBroj_1">St-1152/2015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humorističko-satiričnih aktivnosti Splitski krnjeval "Cukuni"</izvorni_sadrzaj>
    <derivirana_varijabla naziv="DomainObject.Predmet.ProtustrankaFormated_1">  Udruga za promicanje humorističko-satiričnih aktivnosti Splitski krnjeval "Cukuni"</derivirana_varijabla>
  </DomainObject.Predmet.ProtustrankaFormated>
  <DomainObject.Predmet.ProtustrankaFormatedOIB>
    <izvorni_sadrzaj>  Udruga za promicanje humorističko-satiričnih aktivnosti Splitski krnjeval "Cukuni", OIB 40474428530</izvorni_sadrzaj>
    <derivirana_varijabla naziv="DomainObject.Predmet.ProtustrankaFormatedOIB_1">  Udruga za promicanje humorističko-satiričnih aktivnosti Splitski krnjeval "Cukuni", OIB 40474428530</derivirana_varijabla>
  </DomainObject.Predmet.ProtustrankaFormatedOIB>
  <DomainObject.Predmet.ProtustrankaFormatedWithAdress>
    <izvorni_sadrzaj> Udruga za promicanje humorističko-satiričnih aktivnosti Splitski krnjeval "Cukuni", Stonska 2, 21000 Split</izvorni_sadrzaj>
    <derivirana_varijabla naziv="DomainObject.Predmet.ProtustrankaFormatedWithAdress_1"> Udruga za promicanje humorističko-satiričnih aktivnosti Splitski krnjeval "Cukuni", Stonska 2, 21000 Split</derivirana_varijabla>
  </DomainObject.Predmet.ProtustrankaFormatedWithAdress>
  <DomainObject.Predmet.ProtustrankaFormatedWithAdressOIB>
    <izvorni_sadrzaj> Udruga za promicanje humorističko-satiričnih aktivnosti Splitski krnjeval "Cukuni", OIB 40474428530, Stonska 2, 21000 Split</izvorni_sadrzaj>
    <derivirana_varijabla naziv="DomainObject.Predmet.ProtustrankaFormatedWithAdressOIB_1"> Udruga za promicanje humorističko-satiričnih aktivnosti Splitski krnjeval "Cukuni", OIB 40474428530, Stonska 2, 21000 Split</derivirana_varijabla>
  </DomainObject.Predmet.ProtustrankaFormatedWithAdressOIB>
  <DomainObject.Predmet.ProtustrankaWithAdress>
    <izvorni_sadrzaj>Udruga za promicanje humorističko-satiričnih aktivnosti Splitski krnjeval "Cukuni" Stonska 2, 21000 Split</izvorni_sadrzaj>
    <derivirana_varijabla naziv="DomainObject.Predmet.ProtustrankaWithAdress_1">Udruga za promicanje humorističko-satiričnih aktivnosti Splitski krnjeval "Cukuni" Stonska 2, 21000 Split</derivirana_varijabla>
  </DomainObject.Predmet.ProtustrankaWithAdress>
  <DomainObject.Predmet.ProtustrankaWithAdressOIB>
    <izvorni_sadrzaj>Udruga za promicanje humorističko-satiričnih aktivnosti Splitski krnjeval "Cukuni", OIB 40474428530, Stonska 2, 21000 Split</izvorni_sadrzaj>
    <derivirana_varijabla naziv="DomainObject.Predmet.ProtustrankaWithAdressOIB_1">Udruga za promicanje humorističko-satiričnih aktivnosti Splitski krnjeval "Cukuni", OIB 40474428530, Stonska 2, 21000 Split</derivirana_varijabla>
  </DomainObject.Predmet.ProtustrankaWithAdressOIB>
  <DomainObject.Predmet.ProtustrankaNazivFormated>
    <izvorni_sadrzaj>Udruga za promicanje humorističko-satiričnih aktivnosti Splitski krnjeval "Cukuni"</izvorni_sadrzaj>
    <derivirana_varijabla naziv="DomainObject.Predmet.ProtustrankaNazivFormated_1">Udruga za promicanje humorističko-satiričnih aktivnosti Splitski krnjeval "Cukuni"</derivirana_varijabla>
  </DomainObject.Predmet.ProtustrankaNazivFormated>
  <DomainObject.Predmet.ProtustrankaNazivFormatedOIB>
    <izvorni_sadrzaj>Udruga za promicanje humorističko-satiričnih aktivnosti Splitski krnjeval "Cukuni", OIB 40474428530</izvorni_sadrzaj>
    <derivirana_varijabla naziv="DomainObject.Predmet.ProtustrankaNazivFormatedOIB_1">Udruga za promicanje humorističko-satiričnih aktivnosti Splitski krnjeval "Cukuni", OIB 40474428530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17076.50</izvorni_sadrzaj>
    <derivirana_varijabla naziv="DomainObject.Predmet.TrenutnaVrijednost_1">17076.50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promicanje humorističko-satiričnih aktivnosti Splitski krnjeval "Cukuni"</item>
    </izvorni_sadrzaj>
    <derivirana_varijabla naziv="DomainObject.Predmet.ProtuStrankaListFormated_1">
      <item>Udruga za promicanje humorističko-satiričnih aktivnosti Splitski krnjeval "Cukuni"</item>
    </derivirana_varijabla>
  </DomainObject.Predmet.ProtuStrankaListFormated>
  <DomainObject.Predmet.ProtuStrankaListFormatedOIB>
    <izvorni_sadrzaj>
      <item>Udruga za promicanje humorističko-satiričnih aktivnosti Splitski krnjeval "Cukuni", OIB 40474428530</item>
    </izvorni_sadrzaj>
    <derivirana_varijabla naziv="DomainObject.Predmet.ProtuStrankaListFormatedOIB_1">
      <item>Udruga za promicanje humorističko-satiričnih aktivnosti Splitski krnjeval "Cukuni", OIB 40474428530</item>
    </derivirana_varijabla>
  </DomainObject.Predmet.ProtuStrankaListFormatedOIB>
  <DomainObject.Predmet.ProtuStrankaListFormatedWithAdress>
    <izvorni_sadrzaj>
      <item>Udruga za promicanje humorističko-satiričnih aktivnosti Splitski krnjeval "Cukuni", Stonska 2, 21000 Split</item>
    </izvorni_sadrzaj>
    <derivirana_varijabla naziv="DomainObject.Predmet.ProtuStrankaListFormatedWithAdress_1">
      <item>Udruga za promicanje humorističko-satiričnih aktivnosti Splitski krnjeval "Cukuni", Stonska 2, 21000 Split</item>
    </derivirana_varijabla>
  </DomainObject.Predmet.ProtuStrankaListFormatedWithAdress>
  <DomainObject.Predmet.ProtuStrankaListFormatedWithAdressOIB>
    <izvorni_sadrzaj>
      <item>Udruga za promicanje humorističko-satiričnih aktivnosti Splitski krnjeval "Cukuni", OIB 40474428530, Stonska 2, 21000 Split</item>
    </izvorni_sadrzaj>
    <derivirana_varijabla naziv="DomainObject.Predmet.ProtuStrankaListFormatedWithAdressOIB_1">
      <item>Udruga za promicanje humorističko-satiričnih aktivnosti Splitski krnjeval "Cukuni", OIB 40474428530, Stonska 2, 21000 Split</item>
    </derivirana_varijabla>
  </DomainObject.Predmet.ProtuStrankaListFormatedWithAdressOIB>
  <DomainObject.Predmet.ProtuStrankaListNazivFormated>
    <izvorni_sadrzaj>
      <item>Udruga za promicanje humorističko-satiričnih aktivnosti Splitski krnjeval "Cukuni"</item>
    </izvorni_sadrzaj>
    <derivirana_varijabla naziv="DomainObject.Predmet.ProtuStrankaListNazivFormated_1">
      <item>Udruga za promicanje humorističko-satiričnih aktivnosti Splitski krnjeval "Cukuni"</item>
    </derivirana_varijabla>
  </DomainObject.Predmet.ProtuStrankaListNazivFormated>
  <DomainObject.Predmet.ProtuStrankaListNazivFormatedOIB>
    <izvorni_sadrzaj>
      <item>Udruga za promicanje humorističko-satiričnih aktivnosti Splitski krnjeval "Cukuni", OIB 40474428530</item>
    </izvorni_sadrzaj>
    <derivirana_varijabla naziv="DomainObject.Predmet.ProtuStrankaListNazivFormatedOIB_1">
      <item>Udruga za promicanje humorističko-satiričnih aktivnosti Splitski krnjeval "Cukuni", OIB 40474428530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promicanje humorističko-satiričnih aktivnosti Splitski krnjeval "Cukuni"</izvorni_sadrzaj>
    <derivirana_varijabla naziv="DomainObject.Predmet.ProtustrankaIDrugi_1">Udruga za promicanje humorističko-satiričnih aktivnosti Splitski krnjeval "Cukuni"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promicanje humorističko-satiričnih aktivnosti Splitski krnjeval "Cukuni", OIB 40474428530, Stonska 2, 21000 Split</izvorni_sadrzaj>
    <derivirana_varijabla naziv="DomainObject.Predmet.ProtustrankaIDrugiAdressOIB_1">Udruga za promicanje humorističko-satiričnih aktivnosti Splitski krnjeval "Cukuni", OIB 40474428530, Stonska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humorističko-satiričnih aktivnosti Splitski krnjeval "Cukuni"</item>
      <item>FINANCIJSKA AGENCIJA, RC SPLIT</item>
    </izvorni_sadrzaj>
    <derivirana_varijabla naziv="DomainObject.Predmet.SudioniciListNaziv_1">
      <item>Udruga za promicanje humorističko-satiričnih aktivnosti Splitski krnjeval "Cukuni"</item>
      <item>FINANCIJSKA AGENCIJA, RC SPLIT</item>
    </derivirana_varijabla>
  </DomainObject.Predmet.SudioniciListNaziv>
  <DomainObject.Predmet.SudioniciListAdressOIB>
    <izvorni_sadrzaj>
      <item>Udruga za promicanje humorističko-satiričnih aktivnosti Splitski krnjeval "Cukuni", OIB 40474428530, Stonska 2,21000 Split</item>
      <item>FINANCIJSKA AGENCIJA, RC SPLIT, OIB 85821130368, Mažuranićevo šetalište 24 b,21000 Split</item>
    </izvorni_sadrzaj>
    <derivirana_varijabla naziv="DomainObject.Predmet.SudioniciListAdressOIB_1">
      <item>Udruga za promicanje humorističko-satiričnih aktivnosti Splitski krnjeval "Cukuni", OIB 40474428530, Stonska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40474428530</item>
      <item>, OIB 85821130368</item>
    </izvorni_sadrzaj>
    <derivirana_varijabla naziv="DomainObject.Predmet.SudioniciListNazivOIB_1">
      <item>, OIB 40474428530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FE441-AE94-49D6-A0AB-DDDCAA30E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335</properties:Words>
  <properties:Characters>1842</properties:Characters>
  <properties:Lines>52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2016-03-14T08:42:00Z</cp:lastPrinted>
  <dcterms:modified xmlns:xsi="http://www.w3.org/2001/XMLSchema-instance" xsi:type="dcterms:W3CDTF">2016-03-14T08:42:00Z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