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e1b0" w14:paraId="04be1b0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7E10D1">
        <w:t>6003</w:t>
      </w:r>
      <w:r w:rsidR="00642240" w:rsidRPr="00642240">
        <w:t>/15</w:t>
      </w:r>
      <w:r w:rsidR="007E10D1">
        <w:t>-15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7E10D1" w:rsidRPr="007E10D1">
        <w:t>SMI d.o.o., Zagreb, Šime Devčića 1, OIB: 16824805614</w:t>
      </w:r>
      <w:r w:rsidR="00624C30" w:rsidRPr="00624C30">
        <w:t xml:space="preserve">, </w:t>
      </w:r>
      <w:r w:rsidR="009F2843">
        <w:rPr>
          <w:rFonts w:eastAsia="Times New Roman"/>
          <w:szCs w:val="24"/>
          <w:lang w:eastAsia="hr-HR"/>
        </w:rPr>
        <w:t>23.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>
      <w:pPr>
        <w:jc w:val="both"/>
        <w:rPr>
          <w:rFonts w:eastAsia="Times New Roman"/>
          <w:szCs w:val="24"/>
          <w:lang w:eastAsia="hr-HR"/>
        </w:rPr>
      </w:pPr>
    </w:p>
    <w:p w:rsidRDefault="0036506E" w:rsidP="001B3169" w:rsidR="0036506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7E10D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7E10D1" w:rsidRPr="007E10D1">
        <w:t>SMI d.o.o., Zagreb, Šime Devčića 1, OIB: 16824805614</w:t>
      </w:r>
      <w:r w:rsidRPr="00F93944">
        <w:rPr>
          <w:rFonts w:eastAsia="Times New Roman"/>
          <w:szCs w:val="24"/>
          <w:lang w:eastAsia="hr-HR"/>
        </w:rPr>
        <w:t>. S</w:t>
      </w:r>
      <w:r w:rsidR="009F2843">
        <w:rPr>
          <w:rFonts w:eastAsia="Times New Roman"/>
          <w:szCs w:val="24"/>
          <w:lang w:eastAsia="hr-HR"/>
        </w:rPr>
        <w:t>tečajni postupak otvoren je 23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9F2843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7E10D1">
        <w:rPr>
          <w:rFonts w:eastAsia="Times New Roman"/>
          <w:szCs w:val="24"/>
          <w:lang w:eastAsia="hr-HR"/>
        </w:rPr>
        <w:t>4</w:t>
      </w:r>
      <w:r w:rsidR="00725A54">
        <w:rPr>
          <w:rFonts w:eastAsia="Times New Roman"/>
          <w:szCs w:val="24"/>
          <w:lang w:eastAsia="hr-HR"/>
        </w:rPr>
        <w:t>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7E10D1">
        <w:rPr>
          <w:rFonts w:eastAsia="Times New Roman"/>
          <w:szCs w:val="24"/>
          <w:lang w:eastAsia="hr-HR"/>
        </w:rPr>
        <w:t>Petra Gjurašić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7E10D1">
        <w:rPr>
          <w:rFonts w:eastAsia="Times New Roman"/>
          <w:szCs w:val="24"/>
          <w:lang w:eastAsia="hr-HR"/>
        </w:rPr>
        <w:t xml:space="preserve"> Petrinjska 28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7E10D1">
        <w:rPr>
          <w:rFonts w:eastAsia="Times New Roman"/>
          <w:szCs w:val="24"/>
          <w:lang w:eastAsia="hr-HR"/>
        </w:rPr>
        <w:t xml:space="preserve"> 42344632101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7E10D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7E10D1" w:rsidRPr="007E10D1">
        <w:t>SMI d.o.o., Zagreb, Šime Devčića 1, OIB: 16824805614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7E10D1">
        <w:rPr>
          <w:rFonts w:eastAsia="Times New Roman"/>
          <w:szCs w:val="24"/>
          <w:lang w:eastAsia="hr-HR"/>
        </w:rPr>
        <w:t>11.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7E10D1">
        <w:rPr>
          <w:rFonts w:eastAsia="Times New Roman"/>
          <w:szCs w:val="20"/>
          <w:lang w:eastAsia="hr-HR"/>
        </w:rPr>
        <w:t>16</w:t>
      </w:r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7E10D1">
        <w:rPr>
          <w:rFonts w:eastAsia="Times New Roman"/>
          <w:szCs w:val="20"/>
          <w:lang w:eastAsia="hr-HR"/>
        </w:rPr>
        <w:t>16</w:t>
      </w:r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1A089F">
        <w:rPr>
          <w:rFonts w:eastAsia="Times New Roman"/>
          <w:szCs w:val="20"/>
          <w:lang w:eastAsia="hr-HR"/>
        </w:rPr>
        <w:t xml:space="preserve"> pozvao osobe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1A089F">
        <w:rPr>
          <w:rFonts w:eastAsia="Times New Roman"/>
          <w:szCs w:val="20"/>
          <w:lang w:eastAsia="hr-HR"/>
        </w:rPr>
        <w:t>aštene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5D1393">
        <w:rPr>
          <w:rFonts w:eastAsia="Times New Roman"/>
          <w:szCs w:val="20"/>
          <w:lang w:eastAsia="hr-HR"/>
        </w:rPr>
        <w:t>nik</w:t>
      </w:r>
      <w:r w:rsidR="00624C30">
        <w:rPr>
          <w:rFonts w:eastAsia="Times New Roman"/>
          <w:szCs w:val="20"/>
          <w:lang w:eastAsia="hr-HR"/>
        </w:rPr>
        <w:t xml:space="preserve"> dužnik</w:t>
      </w:r>
      <w:r w:rsidR="001A089F">
        <w:rPr>
          <w:rFonts w:eastAsia="Times New Roman"/>
          <w:szCs w:val="20"/>
          <w:lang w:eastAsia="hr-HR"/>
        </w:rPr>
        <w:t>a Zoran Vujović</w:t>
      </w:r>
      <w:r w:rsidR="009F2843">
        <w:rPr>
          <w:rFonts w:eastAsia="Times New Roman"/>
          <w:szCs w:val="20"/>
          <w:lang w:eastAsia="hr-HR"/>
        </w:rPr>
        <w:t xml:space="preserve"> </w:t>
      </w:r>
      <w:r w:rsidR="005D1393">
        <w:rPr>
          <w:rFonts w:eastAsia="Times New Roman"/>
          <w:szCs w:val="20"/>
          <w:lang w:eastAsia="hr-HR"/>
        </w:rPr>
        <w:t>je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F22132">
        <w:rPr>
          <w:rFonts w:eastAsia="Times New Roman"/>
          <w:szCs w:val="20"/>
          <w:lang w:eastAsia="hr-HR"/>
        </w:rPr>
        <w:t>8. kolovoza</w:t>
      </w:r>
      <w:r w:rsidR="009F2843" w:rsidRPr="009F2843">
        <w:rPr>
          <w:rFonts w:eastAsia="Times New Roman"/>
          <w:szCs w:val="20"/>
          <w:lang w:eastAsia="hr-HR"/>
        </w:rPr>
        <w:t xml:space="preserve"> </w:t>
      </w:r>
      <w:r w:rsidR="005D1393">
        <w:rPr>
          <w:rFonts w:eastAsia="Times New Roman"/>
          <w:szCs w:val="20"/>
          <w:lang w:eastAsia="hr-HR"/>
        </w:rPr>
        <w:t>2016.</w:t>
      </w:r>
      <w:r w:rsidR="00F22132">
        <w:rPr>
          <w:rFonts w:eastAsia="Times New Roman"/>
          <w:szCs w:val="20"/>
          <w:lang w:eastAsia="hr-HR"/>
        </w:rPr>
        <w:t xml:space="preserve"> dostavio sudu </w:t>
      </w:r>
      <w:r w:rsidR="00184728" w:rsidRPr="00184728">
        <w:rPr>
          <w:rFonts w:eastAsia="Times New Roman"/>
          <w:szCs w:val="20"/>
          <w:lang w:eastAsia="hr-HR"/>
        </w:rPr>
        <w:t>javnobilježnički ovjerovljeni prokazni popis imovine</w:t>
      </w:r>
      <w:r w:rsidR="00184728">
        <w:rPr>
          <w:rFonts w:eastAsia="Times New Roman"/>
          <w:szCs w:val="20"/>
          <w:lang w:eastAsia="hr-HR"/>
        </w:rPr>
        <w:t xml:space="preserve"> </w:t>
      </w:r>
      <w:r w:rsidR="00F22132">
        <w:rPr>
          <w:rFonts w:eastAsia="Times New Roman"/>
          <w:szCs w:val="20"/>
          <w:lang w:eastAsia="hr-HR"/>
        </w:rPr>
        <w:t>dužnika</w:t>
      </w:r>
      <w:r w:rsidR="00184728">
        <w:rPr>
          <w:rFonts w:eastAsia="Times New Roman"/>
          <w:szCs w:val="20"/>
          <w:lang w:eastAsia="hr-HR"/>
        </w:rPr>
        <w:t xml:space="preserve"> iz kojeg</w:t>
      </w:r>
      <w:r w:rsidR="001A089F" w:rsidRPr="001A089F">
        <w:t xml:space="preserve"> </w:t>
      </w:r>
      <w:r w:rsidR="001A089F">
        <w:rPr>
          <w:rFonts w:eastAsia="Times New Roman"/>
          <w:szCs w:val="20"/>
          <w:lang w:eastAsia="hr-HR"/>
        </w:rPr>
        <w:t>proizlazi da dužnik nema imovinu dostatnu za</w:t>
      </w:r>
      <w:r w:rsidR="001A089F" w:rsidRPr="001A089F">
        <w:rPr>
          <w:rFonts w:eastAsia="Times New Roman"/>
          <w:szCs w:val="20"/>
          <w:lang w:eastAsia="hr-HR"/>
        </w:rPr>
        <w:t xml:space="preserve"> namirenje troškova postupka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7E10D1">
        <w:rPr>
          <w:rFonts w:eastAsia="Times New Roman"/>
          <w:szCs w:val="20"/>
          <w:lang w:eastAsia="hr-HR"/>
        </w:rPr>
        <w:t>16</w:t>
      </w:r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9F2843">
        <w:rPr>
          <w:rFonts w:eastAsia="Times New Roman"/>
          <w:szCs w:val="20"/>
          <w:lang w:eastAsia="hr-HR"/>
        </w:rPr>
        <w:t xml:space="preserve"> 23.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9F2843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E2E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F36322">
          <w:t>94.    St-</w:t>
        </w:r>
        <w:r w:rsidR="007E10D1">
          <w:t>6003/15-15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30DBE"/>
    <w:rsid w:val="000360B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B3169"/>
    <w:rsid w:val="00210E5E"/>
    <w:rsid w:val="00266E31"/>
    <w:rsid w:val="002F2B51"/>
    <w:rsid w:val="003040C2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D2E2E"/>
    <w:rsid w:val="005F67DA"/>
    <w:rsid w:val="0061384C"/>
    <w:rsid w:val="00624C30"/>
    <w:rsid w:val="00642240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9289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6003</izvorni_sadrzaj>
    <derivirana_varijabla naziv="DomainObject.Predmet.Broj_1">6003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St-6003/2015</izvorni_sadrzaj>
    <derivirana_varijabla naziv="DomainObject.Predmet.OznakaBroj_1">St-6003/2015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 d.o.o. zastupanog po punomoćniku ZORAN VUJOVIĆ; NIKOLETA VUJOVIĆ</izvorni_sadrzaj>
    <derivirana_varijabla naziv="DomainObject.Predmet.ProtustrankaFormated_1">  SMI d.o.o. zastupanog po punomoćniku ZORAN VUJOVIĆ; NIKOLETA VUJOVIĆ</derivirana_varijabla>
  </DomainObject.Predmet.ProtustrankaFormated>
  <DomainObject.Predmet.ProtustrankaFormatedOIB>
    <izvorni_sadrzaj>  SMI d.o.o., OIB 16824805614 zastupanog po punomoćniku ZORAN VUJOVIĆ; NIKOLETA VUJOVIĆ</izvorni_sadrzaj>
    <derivirana_varijabla naziv="DomainObject.Predmet.ProtustrankaFormatedOIB_1">  SMI d.o.o., OIB 16824805614 zastupanog po punomoćniku ZORAN VUJOVIĆ; NIKOLETA VUJOVIĆ</derivirana_varijabla>
  </DomainObject.Predmet.ProtustrankaFormatedOIB>
  <DomainObject.Predmet.ProtustrankaFormatedWithAdress>
    <izvorni_sadrzaj> SMI d.o.o., Šime Devčića 1, 10000 Zagreb zastupanog po punomoćniku ZORAN VUJOVIĆ; NIKOLETA VUJOVIĆ</izvorni_sadrzaj>
    <derivirana_varijabla naziv="DomainObject.Predmet.ProtustrankaFormatedWithAdress_1"> SMI d.o.o., Šime Devčića 1, 10000 Zagreb zastupanog po punomoćniku ZORAN VUJOVIĆ; NIKOLETA VUJOVIĆ</derivirana_varijabla>
  </DomainObject.Predmet.ProtustrankaFormatedWithAdress>
  <DomainObject.Predmet.ProtustrankaFormatedWithAdressOIB>
    <izvorni_sadrzaj> SMI d.o.o., OIB 16824805614, Šime Devčića 1, 10000 Zagreb zastupanog po punomoćniku ZORAN VUJOVIĆ; NIKOLETA VUJOVIĆ</izvorni_sadrzaj>
    <derivirana_varijabla naziv="DomainObject.Predmet.ProtustrankaFormatedWithAdressOIB_1"> SMI d.o.o., OIB 16824805614, Šime Devčića 1, 10000 Zagreb zastupanog po punomoćniku ZORAN VUJOVIĆ; NIKOLETA VUJOVIĆ</derivirana_varijabla>
  </DomainObject.Predmet.ProtustrankaFormatedWithAdressOIB>
  <DomainObject.Predmet.ProtustrankaWithAdress>
    <izvorni_sadrzaj>SMI d.o.o. Šime Devčića 1, 10000 Zagreb</izvorni_sadrzaj>
    <derivirana_varijabla naziv="DomainObject.Predmet.ProtustrankaWithAdress_1">SMI d.o.o. Šime Devčića 1, 10000 Zagreb</derivirana_varijabla>
  </DomainObject.Predmet.ProtustrankaWithAdress>
  <DomainObject.Predmet.ProtustrankaWithAdressOIB>
    <izvorni_sadrzaj>SMI d.o.o., OIB 16824805614, Šime Devčića 1, 10000 Zagreb</izvorni_sadrzaj>
    <derivirana_varijabla naziv="DomainObject.Predmet.ProtustrankaWithAdressOIB_1">SMI d.o.o., OIB 16824805614, Šime Devčića 1, 10000 Zagreb</derivirana_varijabla>
  </DomainObject.Predmet.ProtustrankaWithAdressOIB>
  <DomainObject.Predmet.ProtustrankaNazivFormated>
    <izvorni_sadrzaj>SMI d.o.o.</izvorni_sadrzaj>
    <derivirana_varijabla naziv="DomainObject.Predmet.ProtustrankaNazivFormated_1">SMI d.o.o.</derivirana_varijabla>
  </DomainObject.Predmet.ProtustrankaNazivFormated>
  <DomainObject.Predmet.ProtustrankaNazivFormatedOIB>
    <izvorni_sadrzaj>SMI d.o.o., OIB 16824805614</izvorni_sadrzaj>
    <derivirana_varijabla naziv="DomainObject.Predmet.ProtustrankaNazivFormatedOIB_1">SMI d.o.o., OIB 16824805614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 d.o.o. zastupanog po punomoćniku ZORAN VUJOVIĆ; NIKOLETA VUJOVIĆ</item>
    </izvorni_sadrzaj>
    <derivirana_varijabla naziv="DomainObject.Predmet.ProtuStrankaListFormated_1">
      <item>SMI d.o.o. zastupanog po punomoćniku ZORAN VUJOVIĆ; NIKOLETA VUJOVIĆ</item>
    </derivirana_varijabla>
  </DomainObject.Predmet.ProtuStrankaListFormated>
  <DomainObject.Predmet.ProtuStrankaListFormatedOIB>
    <izvorni_sadrzaj>
      <item>SMI d.o.o., OIB 16824805614 zastupanog po punomoćniku ZORAN VUJOVIĆ; NIKOLETA VUJOVIĆ</item>
    </izvorni_sadrzaj>
    <derivirana_varijabla naziv="DomainObject.Predmet.ProtuStrankaListFormatedOIB_1">
      <item>SMI d.o.o., OIB 16824805614 zastupanog po punomoćniku ZORAN VUJOVIĆ; NIKOLETA VUJOVIĆ</item>
    </derivirana_varijabla>
  </DomainObject.Predmet.ProtuStrankaListFormatedOIB>
  <DomainObject.Predmet.ProtuStrankaListFormatedWithAdress>
    <izvorni_sadrzaj>
      <item>SMI d.o.o., Šime Devčića 1, 10000 Zagreb zastupanog po punomoćniku ZORAN VUJOVIĆ; NIKOLETA VUJOVIĆ</item>
    </izvorni_sadrzaj>
    <derivirana_varijabla naziv="DomainObject.Predmet.ProtuStrankaListFormatedWithAdress_1">
      <item>SMI d.o.o., Šime Devčića 1, 10000 Zagreb zastupanog po punomoćniku ZORAN VUJOVIĆ; NIKOLETA VUJOVIĆ</item>
    </derivirana_varijabla>
  </DomainObject.Predmet.ProtuStrankaListFormatedWithAdress>
  <DomainObject.Predmet.ProtuStrankaListFormatedWithAdressOIB>
    <izvorni_sadrzaj>
      <item>SMI d.o.o., OIB 16824805614, Šime Devčića 1, 10000 Zagreb zastupanog po punomoćniku ZORAN VUJOVIĆ; NIKOLETA VUJOVIĆ</item>
    </izvorni_sadrzaj>
    <derivirana_varijabla naziv="DomainObject.Predmet.ProtuStrankaListFormatedWithAdressOIB_1">
      <item>SMI d.o.o., OIB 16824805614, Šime Devčića 1, 10000 Zagreb zastupanog po punomoćniku ZORAN VUJOVIĆ; NIKOLETA VUJOVIĆ</item>
    </derivirana_varijabla>
  </DomainObject.Predmet.ProtuStrankaListFormatedWithAdressOIB>
  <DomainObject.Predmet.ProtuStrankaListNazivFormated>
    <izvorni_sadrzaj>
      <item>SMI d.o.o.</item>
    </izvorni_sadrzaj>
    <derivirana_varijabla naziv="DomainObject.Predmet.ProtuStrankaListNazivFormated_1">
      <item>SMI d.o.o.</item>
    </derivirana_varijabla>
  </DomainObject.Predmet.ProtuStrankaListNazivFormated>
  <DomainObject.Predmet.ProtuStrankaListNazivFormatedOIB>
    <izvorni_sadrzaj>
      <item>SMI d.o.o., OIB 16824805614</item>
    </izvorni_sadrzaj>
    <derivirana_varijabla naziv="DomainObject.Predmet.ProtuStrankaListNazivFormatedOIB_1">
      <item>SMI d.o.o., OIB 16824805614</item>
    </derivirana_varijabla>
  </DomainObject.Predmet.ProtuStrankaListNazivFormatedOIB>
  <DomainObject.Predmet.OstaliListFormated>
    <izvorni_sadrzaj>
      <item>ZORAN VUJOVIĆ punomoćnik sudionika u postupku SMI d.o.o.</item>
      <item>NIKOLETA VUJOVIĆ punomoćnik sudionika u postupku SMI d.o.o.</item>
    </izvorni_sadrzaj>
    <derivirana_varijabla naziv="DomainObject.Predmet.OstaliListFormated_1">
      <item>ZORAN VUJOVIĆ punomoćnik sudionika u postupku SMI d.o.o.</item>
      <item>NIKOLETA VUJOVIĆ punomoćnik sudionika u postupku SMI d.o.o.</item>
    </derivirana_varijabla>
  </DomainObject.Predmet.OstaliListFormated>
  <DomainObject.Predmet.OstaliListFormatedOIB>
    <izvorni_sadrzaj>
      <item>ZORAN VUJOVIĆ, OIB 71852193840 punomoćnik sudionika u postupku SMI d.o.o.</item>
      <item>NIKOLETA VUJOVIĆ, OIB 68843326008 punomoćnik sudionika u postupku SMI d.o.o.</item>
    </izvorni_sadrzaj>
    <derivirana_varijabla naziv="DomainObject.Predmet.OstaliListFormatedOIB_1">
      <item>ZORAN VUJOVIĆ, OIB 71852193840 punomoćnik sudionika u postupku SMI d.o.o.</item>
      <item>NIKOLETA VUJOVIĆ, OIB 68843326008 punomoćnik sudionika u postupku SMI d.o.o.</item>
    </derivirana_varijabla>
  </DomainObject.Predmet.OstaliListFormatedOIB>
  <DomainObject.Predmet.OstaliListFormatedWithAdress>
    <izvorni_sadrzaj>
      <item>ZORAN VUJOVIĆ, ŠIME DEVČIĆA 1, 10000 Zagreb punomoćnik sudionika u postupku SMI d.o.o.</item>
      <item>NIKOLETA VUJOVIĆ, NIKE GRŠKOVIĆA 62, 10000 Zagreb punomoćnik sudionika u postupku SMI d.o.o.</item>
    </izvorni_sadrzaj>
    <derivirana_varijabla naziv="DomainObject.Predmet.OstaliListFormatedWithAdress_1">
      <item>ZORAN VUJOVIĆ, ŠIME DEVČIĆA 1, 10000 Zagreb punomoćnik sudionika u postupku SMI d.o.o.</item>
      <item>NIKOLETA VUJOVIĆ, NIKE GRŠKOVIĆA 62, 10000 Zagreb punomoćnik sudionika u postupku SMI d.o.o.</item>
    </derivirana_varijabla>
  </DomainObject.Predmet.OstaliListFormatedWithAdress>
  <DomainObject.Predmet.OstaliListFormatedWithAdressOIB>
    <izvorni_sadrzaj>
      <item>ZORAN VUJOVIĆ, OIB 71852193840, ŠIME DEVČIĆA 1, 10000 Zagreb punomoćnik sudionika u postupku SMI d.o.o.</item>
      <item>NIKOLETA VUJOVIĆ, OIB 68843326008, NIKE GRŠKOVIĆA 62, 10000 Zagreb punomoćnik sudionika u postupku SMI d.o.o.</item>
    </izvorni_sadrzaj>
    <derivirana_varijabla naziv="DomainObject.Predmet.OstaliListFormatedWithAdressOIB_1">
      <item>ZORAN VUJOVIĆ, OIB 71852193840, ŠIME DEVČIĆA 1, 10000 Zagreb punomoćnik sudionika u postupku SMI d.o.o.</item>
      <item>NIKOLETA VUJOVIĆ, OIB 68843326008, NIKE GRŠKOVIĆA 62, 10000 Zagreb punomoćnik sudionika u postupku SMI d.o.o.</item>
    </derivirana_varijabla>
  </DomainObject.Predmet.OstaliListFormatedWithAdressOIB>
  <DomainObject.Predmet.OstaliListNazivFormated>
    <izvorni_sadrzaj>
      <item>ZORAN VUJOVIĆ</item>
      <item>NIKOLETA VUJOVIĆ</item>
    </izvorni_sadrzaj>
    <derivirana_varijabla naziv="DomainObject.Predmet.OstaliListNazivFormated_1">
      <item>ZORAN VUJOVIĆ</item>
      <item>NIKOLETA VUJOVIĆ</item>
    </derivirana_varijabla>
  </DomainObject.Predmet.OstaliListNazivFormated>
  <DomainObject.Predmet.OstaliListNazivFormatedOIB>
    <izvorni_sadrzaj>
      <item>ZORAN VUJOVIĆ, OIB 71852193840</item>
      <item>NIKOLETA VUJOVIĆ, OIB 68843326008</item>
    </izvorni_sadrzaj>
    <derivirana_varijabla naziv="DomainObject.Predmet.OstaliListNazivFormatedOIB_1">
      <item>ZORAN VUJOVIĆ, OIB 71852193840</item>
      <item>NIKOLETA VUJOVIĆ, OIB 68843326008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 d.o.o.</izvorni_sadrzaj>
    <derivirana_varijabla naziv="DomainObject.Predmet.ProtustrankaIDrugi_1">SMI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SMI d.o.o., OIB 16824805614, Šime Devčića 1, 10000 Zagreb</izvorni_sadrzaj>
    <derivirana_varijabla naziv="DomainObject.Predmet.ProtustrankaIDrugiAdressOIB_1">SMI d.o.o., OIB 16824805614, Šime Devčića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SMI d.o.o.</item>
      <item>ZORAN VUJOVIĆ</item>
      <item>NIKOLETA VUJOVIĆ</item>
    </izvorni_sadrzaj>
    <derivirana_varijabla naziv="DomainObject.Predmet.SudioniciListNaziv_1">
      <item>FINA Regionalni centar Zagreb</item>
      <item>SMI d.o.o.</item>
      <item>ZORAN VUJOVIĆ</item>
      <item>NIKOLETA VUJOVIĆ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SMI d.o.o., OIB 16824805614, Šime Devčića 1,10000 Zagreb</item>
      <item>ZORAN VUJOVIĆ, OIB 71852193840, ŠIME DEVČIĆA 1,10000 Zagreb</item>
      <item>NIKOLETA VUJOVIĆ, OIB 68843326008, NIKE GRŠKOVIĆA 62,10000 Zagreb</item>
    </izvorni_sadrzaj>
    <derivirana_varijabla naziv="DomainObject.Predmet.SudioniciListAdressOIB_1">
      <item>FINA Regionalni centar Zagreb, OIB 85821130368, Trg svibanjskih žrtava 1995. 1,10000 Zagreb</item>
      <item>SMI d.o.o., OIB 16824805614, Šime Devčića 1,10000 Zagreb</item>
      <item>ZORAN VUJOVIĆ, OIB 71852193840, ŠIME DEVČIĆA 1,10000 Zagreb</item>
      <item>NIKOLETA VUJOVIĆ, OIB 68843326008, NIKE GRŠKOVIĆA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16824805614</item>
      <item>, OIB 71852193840</item>
      <item>, OIB 68843326008</item>
    </izvorni_sadrzaj>
    <derivirana_varijabla naziv="DomainObject.Predmet.SudioniciListNazivOIB_1">
      <item>, OIB 85821130368</item>
      <item>, OIB 16824805614</item>
      <item>, OIB 71852193840</item>
      <item>, OIB 68843326008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2535</properties:Characters>
  <properties:Lines>92</properties:Lines>
  <properties:Paragraphs>34</properties:Paragraphs>
  <properties:TotalTime>371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2016-08-23T08:29:00Z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