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558d" w14:paraId="28e558d" w:rsidRDefault="00AB4602" w:rsidP="002F1113" w:rsidR="002F1113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1113">
        <w:rPr>
          <w:rFonts w:cs="Times New Roman"/>
          <w:b/>
        </w:rPr>
        <w:t xml:space="preserve">  </w:t>
      </w:r>
      <w:r w:rsidR="002F1113" w:rsidRPr="002F1113">
        <w:rPr>
          <w:rFonts w:cs="Times New Roman"/>
          <w:b/>
        </w:rPr>
        <w:t xml:space="preserve">   </w:t>
      </w:r>
      <w:r w:rsidR="002F1113" w:rsidRPr="002F1113">
        <w:rPr>
          <w:rFonts w:cs="Times New Roman"/>
        </w:rPr>
        <w:t>REPUBLIKA HRVATSKA</w:t>
      </w:r>
    </w:p>
    <w:p w:rsidRDefault="002F1113" w:rsidP="002F1113" w:rsidR="002F1113" w:rsidRPr="002F1113">
      <w:pPr>
        <w:pStyle w:val="NormaleSPIS"/>
        <w:ind w:firstLine="0"/>
        <w:rPr>
          <w:rFonts w:cs="Times New Roman"/>
        </w:rPr>
      </w:pPr>
      <w:r w:rsidRPr="002F1113">
        <w:rPr>
          <w:rFonts w:cs="Times New Roman"/>
        </w:rPr>
        <w:t xml:space="preserve"> TRGOVAČKI SUD U ZAGREBU</w:t>
      </w:r>
    </w:p>
    <w:p w:rsidRDefault="002F1113" w:rsidP="002F1113" w:rsidR="002F1113" w:rsidRPr="002F1113">
      <w:pPr>
        <w:spacing w:after="0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           STALNA SLUŽBA </w:t>
      </w:r>
    </w:p>
    <w:p w:rsidRDefault="002F1113" w:rsidP="002F1113" w:rsidR="002F1113" w:rsidRPr="002F1113">
      <w:pPr>
        <w:spacing w:after="0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   Karlovac, Ljudevita Šestića 4</w:t>
      </w:r>
    </w:p>
    <w:p w:rsidRDefault="002F1113" w:rsidP="002F1113" w:rsidR="002F1113" w:rsidRPr="002F1113">
      <w:pPr>
        <w:spacing w:after="0"/>
        <w:rPr>
          <w:rFonts w:cs="Times New Roman" w:eastAsia="Times New Roman"/>
          <w:lang w:eastAsia="hr-HR"/>
        </w:rPr>
      </w:pPr>
    </w:p>
    <w:p w:rsidRDefault="002F1113" w:rsidP="002F1113" w:rsidR="002F1113" w:rsidRPr="002F1113">
      <w:pPr>
        <w:spacing w:after="0"/>
        <w:jc w:val="center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>R E P U B L I K A    H R V A T S KA</w:t>
      </w:r>
    </w:p>
    <w:p w:rsidRDefault="002F1113" w:rsidP="002F1113" w:rsidR="002F1113" w:rsidRPr="002F111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F1113" w:rsidP="002F1113" w:rsidR="002F1113" w:rsidRPr="002F1113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ab/>
        <w:t>T A B L I C A</w:t>
      </w:r>
    </w:p>
    <w:p w:rsidRDefault="002F1113" w:rsidP="002F1113" w:rsidR="002F1113" w:rsidRPr="002F1113">
      <w:pPr>
        <w:spacing w:after="0"/>
        <w:rPr>
          <w:rFonts w:cs="Times New Roman" w:eastAsia="Times New Roman"/>
          <w:lang w:eastAsia="hr-HR"/>
        </w:rPr>
      </w:pPr>
    </w:p>
    <w:p w:rsidRDefault="002F1113" w:rsidP="002F1113" w:rsidR="002F1113" w:rsidRPr="002F1113">
      <w:pPr>
        <w:spacing w:after="0"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ab/>
        <w:t>TRGOVAČKI SUD U ZAGREBU, Stalna služba</w:t>
      </w:r>
      <w:r w:rsidRPr="002F1113">
        <w:rPr>
          <w:rFonts w:cs="Times New Roman" w:eastAsia="Times New Roman"/>
          <w:b/>
          <w:lang w:eastAsia="hr-HR"/>
        </w:rPr>
        <w:t>,</w:t>
      </w:r>
      <w:r w:rsidRPr="002F1113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GAJ d.o.o. u stečaju, Samobor, Lj. Gaja 15, OIB: 01484937655, dana 25. svibnja 2017., temeljem čl. 264. Stečajnog zakona (NN 71/15, dalje:SZ) sastavlja</w:t>
      </w:r>
    </w:p>
    <w:p w:rsidRDefault="002F1113" w:rsidP="002F1113" w:rsidR="002F1113" w:rsidRPr="002F11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1113" w:rsidP="002F1113" w:rsidR="002F1113" w:rsidRPr="002F111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F1113" w:rsidP="002F1113" w:rsidR="002F1113" w:rsidRPr="002F1113">
      <w:pPr>
        <w:spacing w:after="0"/>
        <w:jc w:val="center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>t a b l i c u</w:t>
      </w:r>
    </w:p>
    <w:p w:rsidRDefault="002F1113" w:rsidP="002F1113" w:rsidR="002F1113" w:rsidRPr="002F111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F1113" w:rsidP="002F1113" w:rsidR="002F1113" w:rsidRPr="002F1113">
      <w:pPr>
        <w:spacing w:after="0"/>
        <w:rPr>
          <w:rFonts w:cs="Times New Roman" w:eastAsia="Times New Roman"/>
          <w:lang w:eastAsia="hr-HR"/>
        </w:rPr>
      </w:pPr>
    </w:p>
    <w:p w:rsidRDefault="002F1113" w:rsidP="002F1113" w:rsidR="002F1113" w:rsidRPr="002F111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>Utvrđene su slijedeće tražbine:</w:t>
      </w:r>
    </w:p>
    <w:p w:rsidRDefault="002F1113" w:rsidP="002F1113" w:rsidR="002F1113" w:rsidRPr="002F111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2F1113" w:rsidP="002F1113" w:rsidR="002F1113" w:rsidRPr="002F1113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Prvi viši isplatni red                                     </w:t>
      </w:r>
    </w:p>
    <w:p w:rsidRDefault="002F1113" w:rsidP="002F1113" w:rsidR="002F1113" w:rsidRPr="002F1113">
      <w:pPr>
        <w:spacing w:after="0"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                                                                     </w:t>
      </w:r>
    </w:p>
    <w:p w:rsidRDefault="002F1113" w:rsidP="002F1113" w:rsidR="002F1113" w:rsidRPr="002F111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RH, Ministarstvo financija, Porezna uprava, Velika Gorica, </w:t>
      </w:r>
    </w:p>
    <w:p w:rsidRDefault="002F1113" w:rsidP="002F1113" w:rsidR="002F1113" w:rsidRPr="002F111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Trg  kralja Tomislava 36, OIB: 18683136487, </w:t>
      </w:r>
    </w:p>
    <w:p w:rsidRDefault="002F1113" w:rsidP="002F1113" w:rsidR="002F1113" w:rsidRPr="002F111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 u iznosu od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</w:t>
      </w:r>
      <w:r w:rsidRPr="002F1113">
        <w:rPr>
          <w:rFonts w:cs="Times New Roman" w:eastAsia="Times New Roman"/>
          <w:lang w:eastAsia="hr-HR"/>
        </w:rPr>
        <w:t xml:space="preserve"> 74.018,75 kn.</w:t>
      </w:r>
    </w:p>
    <w:p w:rsidRDefault="002F1113" w:rsidP="002F1113" w:rsidR="002F1113" w:rsidRPr="002F1113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2F1113" w:rsidP="002F1113" w:rsidR="002F1113" w:rsidRPr="002F1113">
      <w:pPr>
        <w:numPr>
          <w:ilvl w:val="0"/>
          <w:numId w:val="48"/>
        </w:numPr>
        <w:tabs>
          <w:tab w:pos="709" w:val="num"/>
        </w:tabs>
        <w:spacing w:after="0"/>
        <w:ind w:hanging="642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>Drugi viši isplatni red</w:t>
      </w:r>
    </w:p>
    <w:p w:rsidRDefault="002F1113" w:rsidP="002F1113" w:rsidR="002F1113" w:rsidRPr="002F1113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2F1113" w:rsidP="002F1113" w:rsidR="002F1113" w:rsidRPr="002F111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>Financijska agencija, Zagreb, Ulica grada Vukovara 70,</w:t>
      </w:r>
    </w:p>
    <w:p w:rsidRDefault="002F1113" w:rsidP="002F1113" w:rsidR="002F1113" w:rsidRPr="002F111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OIB:  85821130368, u iznosu od                                                   </w:t>
      </w:r>
      <w:r>
        <w:rPr>
          <w:rFonts w:cs="Times New Roman" w:eastAsia="Times New Roman"/>
          <w:lang w:eastAsia="hr-HR"/>
        </w:rPr>
        <w:t xml:space="preserve">   </w:t>
      </w:r>
      <w:r w:rsidRPr="002F1113">
        <w:rPr>
          <w:rFonts w:cs="Times New Roman" w:eastAsia="Times New Roman"/>
          <w:lang w:eastAsia="hr-HR"/>
        </w:rPr>
        <w:t xml:space="preserve"> 1.010,69 kn</w:t>
      </w:r>
    </w:p>
    <w:p w:rsidRDefault="002F1113" w:rsidP="002F1113" w:rsidR="002F1113" w:rsidRPr="002F111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Grad Samobor, Samobor, Trg kralja Tomislava 5, </w:t>
      </w:r>
    </w:p>
    <w:p w:rsidRDefault="002F1113" w:rsidP="002F1113" w:rsidR="002F1113" w:rsidRPr="002F111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OIB: 33544271925, u iznosu od                                                    </w:t>
      </w:r>
      <w:r>
        <w:rPr>
          <w:rFonts w:cs="Times New Roman" w:eastAsia="Times New Roman"/>
          <w:lang w:eastAsia="hr-HR"/>
        </w:rPr>
        <w:t xml:space="preserve">  </w:t>
      </w:r>
      <w:r w:rsidRPr="002F1113">
        <w:rPr>
          <w:rFonts w:cs="Times New Roman" w:eastAsia="Times New Roman"/>
          <w:lang w:eastAsia="hr-HR"/>
        </w:rPr>
        <w:t>22.836,09 kn</w:t>
      </w:r>
    </w:p>
    <w:p w:rsidRDefault="002F1113" w:rsidP="002F1113" w:rsidR="002F1113" w:rsidRPr="002F111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RH, Ministarstvo financija, Porezna uprava, Velika Gorica, </w:t>
      </w:r>
    </w:p>
    <w:p w:rsidRDefault="002F1113" w:rsidP="002F1113" w:rsidR="002F1113" w:rsidRPr="002F111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Trg  kralja Tomislava 36, OIB: 18683136487, </w:t>
      </w:r>
    </w:p>
    <w:p w:rsidRDefault="002F1113" w:rsidP="002F1113" w:rsidR="002F1113" w:rsidRPr="002F111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 u iznosu od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</w:t>
      </w:r>
      <w:r w:rsidRPr="002F1113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480.963,19 kn</w:t>
      </w:r>
    </w:p>
    <w:p w:rsidRDefault="002F1113" w:rsidP="002F1113" w:rsidR="002F1113" w:rsidRPr="002F111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H-ABDUCO d.o.o., Zagreb, Salvonska avenija 6a, </w:t>
      </w:r>
    </w:p>
    <w:p w:rsidRDefault="002F1113" w:rsidP="002F1113" w:rsidR="002F1113" w:rsidRPr="002F111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OIB: 13667298928, u iznosu od                     </w:t>
      </w:r>
      <w:r>
        <w:rPr>
          <w:rFonts w:cs="Times New Roman" w:eastAsia="Times New Roman"/>
          <w:lang w:eastAsia="hr-HR"/>
        </w:rPr>
        <w:t xml:space="preserve">                           </w:t>
      </w:r>
      <w:r w:rsidRPr="002F1113">
        <w:rPr>
          <w:rFonts w:cs="Times New Roman" w:eastAsia="Times New Roman"/>
          <w:lang w:eastAsia="hr-HR"/>
        </w:rPr>
        <w:t xml:space="preserve"> 3.344.193,20 kn</w:t>
      </w:r>
    </w:p>
    <w:p w:rsidRDefault="002F1113" w:rsidP="002F1113" w:rsidR="002F1113" w:rsidRPr="002F111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Grad Zagreb, Zagreb, Trg Stjepana Radića 1, </w:t>
      </w:r>
    </w:p>
    <w:p w:rsidRDefault="002F1113" w:rsidP="002F1113" w:rsidR="002F1113" w:rsidRPr="002F111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OIB: 61817894937, u iznosu od                                                      </w:t>
      </w:r>
      <w:r>
        <w:rPr>
          <w:rFonts w:cs="Times New Roman" w:eastAsia="Times New Roman"/>
          <w:lang w:eastAsia="hr-HR"/>
        </w:rPr>
        <w:t xml:space="preserve"> </w:t>
      </w:r>
      <w:r w:rsidRPr="002F1113">
        <w:rPr>
          <w:rFonts w:cs="Times New Roman" w:eastAsia="Times New Roman"/>
          <w:lang w:eastAsia="hr-HR"/>
        </w:rPr>
        <w:t xml:space="preserve"> 5.520,69 kn</w:t>
      </w:r>
    </w:p>
    <w:p w:rsidRDefault="002F1113" w:rsidP="002F1113" w:rsidR="002F1113" w:rsidRPr="002F111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>Addiko bank d.d. (ranije Hypo Alpe-Adria bank d.d.)</w:t>
      </w:r>
    </w:p>
    <w:p w:rsidRDefault="002F1113" w:rsidP="002F1113" w:rsidR="002F1113" w:rsidRPr="002F111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>Zagreb, Slavonska avenija 6, OIB: 14036333877,</w:t>
      </w:r>
    </w:p>
    <w:p w:rsidRDefault="002F1113" w:rsidP="002F1113" w:rsidR="002F1113" w:rsidRPr="002F111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>u iznosu od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  <w:r w:rsidRPr="002F1113">
        <w:rPr>
          <w:rFonts w:cs="Times New Roman" w:eastAsia="Times New Roman"/>
          <w:lang w:eastAsia="hr-HR"/>
        </w:rPr>
        <w:t xml:space="preserve"> 59.465,71 kn</w:t>
      </w:r>
    </w:p>
    <w:p w:rsidRDefault="002F1113" w:rsidP="002F1113" w:rsidR="002F1113" w:rsidRPr="002F111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>Komunalac d.o.o., Samobor, Ulica 151. Samoborske</w:t>
      </w:r>
    </w:p>
    <w:p w:rsidRDefault="002F1113" w:rsidP="002F1113" w:rsidR="002F1113" w:rsidRPr="002F111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 brigade HV 2, OIB: 17055681355, u iznosu od                             12.852,22 kn</w:t>
      </w:r>
    </w:p>
    <w:p w:rsidRDefault="002F1113" w:rsidP="002F1113" w:rsidR="002F1113" w:rsidRPr="002F111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lastRenderedPageBreak/>
        <w:t>Gradska plinara Zagreb-Opskrba d.o.o., Zagreb,</w:t>
      </w:r>
    </w:p>
    <w:p w:rsidRDefault="002F1113" w:rsidP="002F1113" w:rsidR="002F1113" w:rsidRPr="002F111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Radnička cesta 1, OIB: 74364571096, u iznosu od                      </w:t>
      </w:r>
      <w:r>
        <w:rPr>
          <w:rFonts w:cs="Times New Roman" w:eastAsia="Times New Roman"/>
          <w:lang w:eastAsia="hr-HR"/>
        </w:rPr>
        <w:t xml:space="preserve">  </w:t>
      </w:r>
      <w:r w:rsidRPr="002F1113">
        <w:rPr>
          <w:rFonts w:cs="Times New Roman" w:eastAsia="Times New Roman"/>
          <w:lang w:eastAsia="hr-HR"/>
        </w:rPr>
        <w:t xml:space="preserve">  2.106,48 kn</w:t>
      </w:r>
    </w:p>
    <w:p w:rsidRDefault="002F1113" w:rsidP="002F1113" w:rsidR="002F1113" w:rsidRPr="002F111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HEP Elektra d.o.o., Zagreb, Gundulićeva 32, </w:t>
      </w:r>
    </w:p>
    <w:p w:rsidRDefault="002F1113" w:rsidP="002F1113" w:rsidR="002F1113" w:rsidRPr="002F111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>OIB: 43965974818, u iznosu od</w:t>
      </w:r>
      <w:r>
        <w:rPr>
          <w:rFonts w:cs="Times New Roman" w:eastAsia="Times New Roman"/>
          <w:lang w:eastAsia="hr-HR"/>
        </w:rPr>
        <w:t xml:space="preserve">                                                          </w:t>
      </w:r>
      <w:r w:rsidRPr="002F1113">
        <w:rPr>
          <w:rFonts w:cs="Times New Roman" w:eastAsia="Times New Roman"/>
          <w:lang w:eastAsia="hr-HR"/>
        </w:rPr>
        <w:t xml:space="preserve"> 137,84 kn</w:t>
      </w:r>
    </w:p>
    <w:p w:rsidRDefault="002F1113" w:rsidP="002F1113" w:rsidR="002F1113" w:rsidRPr="002F111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>Hrvatske vode, Zagreb, Ulica grada Vukovara 220,</w:t>
      </w:r>
    </w:p>
    <w:p w:rsidRDefault="002F1113" w:rsidP="002F1113" w:rsidR="002F1113" w:rsidRPr="002F111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OIB: 28921383001, u iznosu od                                              </w:t>
      </w:r>
      <w:r>
        <w:rPr>
          <w:rFonts w:cs="Times New Roman" w:eastAsia="Times New Roman"/>
          <w:lang w:eastAsia="hr-HR"/>
        </w:rPr>
        <w:t xml:space="preserve">         </w:t>
      </w:r>
      <w:r w:rsidRPr="002F1113">
        <w:rPr>
          <w:rFonts w:cs="Times New Roman" w:eastAsia="Times New Roman"/>
          <w:lang w:eastAsia="hr-HR"/>
        </w:rPr>
        <w:t xml:space="preserve">8.244,73 kn.    </w:t>
      </w:r>
    </w:p>
    <w:p w:rsidRDefault="002F1113" w:rsidP="002F1113" w:rsidR="002F1113" w:rsidRPr="002F111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F1113" w:rsidP="002F1113" w:rsidR="002F111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F1113" w:rsidP="002F1113" w:rsidR="002F1113" w:rsidRPr="002F1113">
      <w:pPr>
        <w:spacing w:after="0"/>
        <w:jc w:val="center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>U Karlovcu 25. svibnja 2017.</w:t>
      </w:r>
    </w:p>
    <w:p w:rsidRDefault="002F1113" w:rsidP="002F1113" w:rsidR="002F1113" w:rsidRPr="002F11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1113" w:rsidP="002F1113" w:rsidR="002F1113" w:rsidRPr="002F1113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            Stečajni sudac:</w:t>
      </w:r>
    </w:p>
    <w:p w:rsidRDefault="002F1113" w:rsidP="002F1113" w:rsidR="002F1113">
      <w:pPr>
        <w:spacing w:after="0"/>
        <w:jc w:val="center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2F1113" w:rsidP="002F1113" w:rsidR="002F111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F1113" w:rsidP="002F1113" w:rsidR="002F1113" w:rsidRPr="002F111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Draženka Prpić</w:t>
      </w:r>
    </w:p>
    <w:p w:rsidRDefault="002F1113" w:rsidP="002F1113" w:rsidR="002F1113" w:rsidRPr="002F111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F1113" w:rsidP="002F1113" w:rsidR="002F1113" w:rsidRPr="002F1113">
      <w:pPr>
        <w:spacing w:after="0"/>
        <w:jc w:val="right"/>
        <w:rPr>
          <w:rFonts w:cs="Times New Roman" w:eastAsia="Times New Roman"/>
          <w:lang w:eastAsia="hr-HR"/>
        </w:rPr>
      </w:pPr>
      <w:r w:rsidRPr="002F1113">
        <w:rPr>
          <w:rFonts w:cs="Times New Roman" w:eastAsia="Times New Roman"/>
          <w:lang w:eastAsia="hr-HR"/>
        </w:rPr>
        <w:t xml:space="preserve">                          </w:t>
      </w:r>
    </w:p>
    <w:p w:rsidRDefault="002F1113" w:rsidP="002F1113" w:rsidR="002F1113" w:rsidRPr="002F111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F1113" w:rsidP="002F1113" w:rsidR="002F1113" w:rsidRPr="002F1113">
      <w:pPr>
        <w:spacing w:after="0"/>
        <w:rPr>
          <w:rFonts w:cs="Times New Roman" w:eastAsia="Times New Roman"/>
          <w:lang w:eastAsia="hr-HR"/>
        </w:rPr>
      </w:pPr>
    </w:p>
    <w:p w:rsidRDefault="002F1113" w:rsidP="002F1113" w:rsidR="002F1113" w:rsidRPr="002F1113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12360133"/>
      <w:docPartObj>
        <w:docPartGallery w:val="Page Numbers (Top of Page)"/>
        <w:docPartUnique/>
      </w:docPartObj>
    </w:sdtPr>
    <w:sdtContent>
      <w:p w:rsidRDefault="002F1113" w:rsidR="002F111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F1113" w:rsidR="008333A9">
    <w:pPr>
      <w:pStyle w:val="Zaglavlje"/>
    </w:pPr>
    <w:r>
      <w:t>1 St-5227/16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multilevel"/>
    <w:tmpl w:val="DFEE4B40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</w:lvl>
    <w:lvl w:ilvl="2">
      <w:start w:val="1"/>
      <w:numFmt w:val="decimal"/>
      <w:isLgl/>
      <w:lvlText w:val="%1.%2.%3."/>
      <w:lvlJc w:val="left"/>
      <w:pPr>
        <w:ind w:hanging="720" w:left="1776"/>
      </w:pPr>
    </w:lvl>
    <w:lvl w:ilvl="3">
      <w:start w:val="1"/>
      <w:numFmt w:val="decimal"/>
      <w:isLgl/>
      <w:lvlText w:val="%1.%2.%3.%4."/>
      <w:lvlJc w:val="left"/>
      <w:pPr>
        <w:ind w:hanging="720" w:left="2124"/>
      </w:pPr>
    </w:lvl>
    <w:lvl w:ilvl="4">
      <w:start w:val="1"/>
      <w:numFmt w:val="decimal"/>
      <w:isLgl/>
      <w:lvlText w:val="%1.%2.%3.%4.%5."/>
      <w:lvlJc w:val="left"/>
      <w:pPr>
        <w:ind w:hanging="1080" w:left="2832"/>
      </w:pPr>
    </w:lvl>
    <w:lvl w:ilvl="5">
      <w:start w:val="1"/>
      <w:numFmt w:val="decimal"/>
      <w:isLgl/>
      <w:lvlText w:val="%1.%2.%3.%4.%5.%6."/>
      <w:lvlJc w:val="left"/>
      <w:pPr>
        <w:ind w:hanging="1080" w:left="3180"/>
      </w:pPr>
    </w:lvl>
    <w:lvl w:ilvl="6">
      <w:start w:val="1"/>
      <w:numFmt w:val="decimal"/>
      <w:isLgl/>
      <w:lvlText w:val="%1.%2.%3.%4.%5.%6.%7."/>
      <w:lvlJc w:val="left"/>
      <w:pPr>
        <w:ind w:hanging="1440" w:left="3888"/>
      </w:p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113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096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>St-5227/2016-42</izvorni_sadrzaj>
    <derivirana_varijabla naziv="DomainObject.Oznaka_1">St-5227/2016-42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5227</izvorni_sadrzaj>
    <derivirana_varijabla naziv="DomainObject.Predmet.Broj_1">5227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St-5227/2016</izvorni_sadrzaj>
    <derivirana_varijabla naziv="DomainObject.Predmet.OznakaBroj_1">St-5227/2016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 d.o.o. zastupanog po punomoćniku Želimir Novosel</izvorni_sadrzaj>
    <derivirana_varijabla naziv="DomainObject.Predmet.ProtustrankaFormated_1">  GAJ d.o.o. zastupanog po punomoćniku Želimir Novosel</derivirana_varijabla>
  </DomainObject.Predmet.ProtustrankaFormated>
  <DomainObject.Predmet.ProtustrankaFormatedOIB>
    <izvorni_sadrzaj>  GAJ d.o.o., OIB 01484937655 zastupanog po punomoćniku Želimir Novosel</izvorni_sadrzaj>
    <derivirana_varijabla naziv="DomainObject.Predmet.ProtustrankaFormatedOIB_1">  GAJ d.o.o., OIB 01484937655 zastupanog po punomoćniku Želimir Novosel</derivirana_varijabla>
  </DomainObject.Predmet.ProtustrankaFormatedOIB>
  <DomainObject.Predmet.ProtustrankaFormatedWithAdress>
    <izvorni_sadrzaj> GAJ d.o.o., Lj. Gaja 15, 10430 Samobor zastupanog po punomoćniku Želimir Novosel</izvorni_sadrzaj>
    <derivirana_varijabla naziv="DomainObject.Predmet.ProtustrankaFormatedWithAdress_1"> GAJ d.o.o., Lj. Gaja 15, 10430 Samobor zastupanog po punomoćniku Želimir Novosel</derivirana_varijabla>
  </DomainObject.Predmet.ProtustrankaFormatedWithAdress>
  <DomainObject.Predmet.ProtustrankaFormatedWithAdressOIB>
    <izvorni_sadrzaj> GAJ d.o.o., OIB 01484937655, Lj. Gaja 15, 10430 Samobor zastupanog po punomoćniku Želimir Novosel</izvorni_sadrzaj>
    <derivirana_varijabla naziv="DomainObject.Predmet.ProtustrankaFormatedWithAdressOIB_1"> GAJ d.o.o., OIB 01484937655, Lj. Gaja 15, 10430 Samobor zastupanog po punomoćniku Želimir Novosel</derivirana_varijabla>
  </DomainObject.Predmet.ProtustrankaFormatedWithAdressOIB>
  <DomainObject.Predmet.ProtustrankaWithAdress>
    <izvorni_sadrzaj>GAJ d.o.o. Lj. Gaja 15, 10430 Samobor</izvorni_sadrzaj>
    <derivirana_varijabla naziv="DomainObject.Predmet.ProtustrankaWithAdress_1">GAJ d.o.o. Lj. Gaja 15, 10430 Samobor</derivirana_varijabla>
  </DomainObject.Predmet.ProtustrankaWithAdress>
  <DomainObject.Predmet.ProtustrankaWithAdressOIB>
    <izvorni_sadrzaj>GAJ d.o.o., OIB 01484937655, Lj. Gaja 15, 10430 Samobor</izvorni_sadrzaj>
    <derivirana_varijabla naziv="DomainObject.Predmet.ProtustrankaWithAdressOIB_1">GAJ d.o.o., OIB 01484937655, Lj. Gaja 15, 10430 Samobor</derivirana_varijabla>
  </DomainObject.Predmet.ProtustrankaWithAdressOIB>
  <DomainObject.Predmet.ProtustrankaNazivFormated>
    <izvorni_sadrzaj>GAJ d.o.o.</izvorni_sadrzaj>
    <derivirana_varijabla naziv="DomainObject.Predmet.ProtustrankaNazivFormated_1">GAJ d.o.o.</derivirana_varijabla>
  </DomainObject.Predmet.ProtustrankaNazivFormated>
  <DomainObject.Predmet.ProtustrankaNazivFormatedOIB>
    <izvorni_sadrzaj>GAJ d.o.o., OIB 01484937655</izvorni_sadrzaj>
    <derivirana_varijabla naziv="DomainObject.Predmet.ProtustrankaNazivFormatedOIB_1">GAJ d.o.o., OIB 01484937655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Porezna uprava, Ispostava Samobor zastupanog po punomoćniku Županijsko državno odvjetništvo u Velikoj Gorici</izvorni_sadrzaj>
    <derivirana_varijabla naziv="DomainObject.Predmet.StrankaFormated_1">  FINA Regionalni centar Zagreb; H-ABDUCO društvo s ograničenom odgovornošću za usluge; Porezna uprava, Ispostava Samobor zastupanog po punomoćniku Županijsko državno odvjetništvo u Velikoj Gorici</derivirana_varijabla>
  </DomainObject.Predmet.StrankaFormated>
  <DomainObject.Predmet.StrankaFormatedOIB>
    <izvorni_sadrzaj>  FINA Regionalni centar Zagreb, OIB 85821130368; H-ABDUCO društvo s ograničenom odgovornošću za usluge, OIB 13667298928; Porezna uprava, Ispostava Samobor, OIB 18683136487 zastupanog po punomoćniku Županijsko državno odvjetništvo u Velikoj Gorici</izvorni_sadrzaj>
    <derivirana_varijabla naziv="DomainObject.Predmet.StrankaFormatedOIB_1">  FINA Regionalni centar Zagreb, OIB 85821130368; H-ABDUCO društvo s ograničenom odgovornošću za usluge, OIB 13667298928; Porezna uprava, Ispostava Samobor,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Zagreb; Porezna uprava, Ispostava Samobor, Trg kralja Tomislava 5, 10430 Samobor zastupanog po punomoćniku Županijsko državno odvjetništvo u Velikoj Gorici</izvorni_sadrzaj>
    <derivirana_varijabla naziv="DomainObject.Predmet.StrankaFormatedWithAdress_1"> FINA Regionalni centar Zagreb, Trg svibanjskih žrtava 1995. 1, 10000 Zagreb; H-ABDUCO društvo s ograničenom odgovornošću za usluge, Slavonska avenija 6A , 10000 Zagreb; Porezna uprava, Ispostava Samobor, Trg kralja Tomislava 5, 10430 Samobor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Zagreb; Porezna uprava, Ispostava Samobor, OIB 18683136487, Trg kralja Tomislava 5, 10430 Samobor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Zagreb; Porezna uprava, Ispostava Samobor, OIB 18683136487, Trg kralja Tomislava 5, 10430 Samobor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Zagreb,Porezna uprava, Ispostava Samobor Trg kralja Tomislava 5,10430 Samobor</izvorni_sadrzaj>
    <derivirana_varijabla naziv="DomainObject.Predmet.StrankaWithAdress_1">FINA Regionalni centar Zagreb Trg svibanjskih žrtava 1995. 1,10000 Zagreb,H-ABDUCO društvo s ograničenom odgovornošću za usluge Slavonska avenija 6A ,10000 Zagreb,Porezna uprava, Ispostava Samobor Trg kralja Tomislava 5,10430 Samobor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Zagreb,Porezna uprava, Ispostava Samobor, OIB 18683136487, Trg kralja Tomislava 5,10430 Samobor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Zagreb,Porezna uprava, Ispostava Samobor, OIB 18683136487, Trg kralja Tomislava 5,10430 Samobor</derivirana_varijabla>
  </DomainObject.Predmet.StrankaWithAdressOIB>
  <DomainObject.Predmet.StrankaNazivFormated>
    <izvorni_sadrzaj>FINA Regionalni centar Zagreb,H-ABDUCO društvo s ograničenom odgovornošću za usluge,Porezna uprava, Ispostava Samobor</izvorni_sadrzaj>
    <derivirana_varijabla naziv="DomainObject.Predmet.StrankaNazivFormated_1">FINA Regionalni centar Zagreb,H-ABDUCO društvo s ograničenom odgovornošću za usluge,Porezna uprava, Ispostava Samobor</derivirana_varijabla>
  </DomainObject.Predmet.StrankaNazivFormated>
  <DomainObject.Predmet.StrankaNazivFormatedOIB>
    <izvorni_sadrzaj>FINA Regionalni centar Zagreb, OIB 85821130368,H-ABDUCO društvo s ograničenom odgovornošću za usluge, OIB 13667298928,Porezna uprava, Ispostava Samobor, OIB 18683136487</izvorni_sadrzaj>
    <derivirana_varijabla naziv="DomainObject.Predmet.StrankaNazivFormatedOIB_1">FINA Regionalni centar Zagreb, OIB 85821130368,H-ABDUCO društvo s ograničenom odgovornošću za usluge, OIB 13667298928,Porezna uprava, Ispostava Samobor,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Porezna uprava, Ispostava Samobor zastupanog po punomoćniku Županijsko državno odvjetništvo u Velikoj Gorici</item>
    </izvorni_sadrzaj>
    <derivirana_varijabla naziv="DomainObject.Predmet.StrankaListFormated_1">
      <item>FINA Regionalni centar Zagreb</item>
      <item>H-ABDUCO društvo s ograničenom odgovornošću za usluge</item>
      <item>Porezna uprava, Ispostava Samobor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Porezna uprava, Ispostava Samobor,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Porezna uprava, Ispostava Samobor,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  <item>Porezna uprava, Ispostava Samobor, Trg kralja Tomislava 5, 10430 Samobor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  <item>Porezna uprava, Ispostava Samobor, Trg kralja Tomislava 5, 10430 Samobor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  <item>Porezna uprava, Ispostava Samobor, OIB 18683136487, Trg kralja Tomislava 5, 10430 Samobor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  <item>Porezna uprava, Ispostava Samobor, OIB 18683136487, Trg kralja Tomislava 5, 10430 Samobor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Porezna uprava, Ispostava Samobor</item>
    </izvorni_sadrzaj>
    <derivirana_varijabla naziv="DomainObject.Predmet.StrankaListNazivFormated_1">
      <item>FINA Regionalni centar Zagreb</item>
      <item>H-ABDUCO društvo s ograničenom odgovornošću za usluge</item>
      <item>Porezna uprava, Ispostava Samobor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Porezna uprava, Ispostava Samobor,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Porezna uprava, Ispostava Samobor, OIB 18683136487</item>
    </derivirana_varijabla>
  </DomainObject.Predmet.StrankaListNazivFormatedOIB>
  <DomainObject.Predmet.ProtuStrankaListFormated>
    <izvorni_sadrzaj>
      <item>GAJ d.o.o. zastupanog po punomoćniku Želimir Novosel</item>
    </izvorni_sadrzaj>
    <derivirana_varijabla naziv="DomainObject.Predmet.ProtuStrankaListFormated_1">
      <item>GAJ d.o.o. zastupanog po punomoćniku Želimir Novosel</item>
    </derivirana_varijabla>
  </DomainObject.Predmet.ProtuStrankaListFormated>
  <DomainObject.Predmet.ProtuStrankaListFormatedOIB>
    <izvorni_sadrzaj>
      <item>GAJ d.o.o., OIB 01484937655 zastupanog po punomoćniku Želimir Novosel</item>
    </izvorni_sadrzaj>
    <derivirana_varijabla naziv="DomainObject.Predmet.ProtuStrankaListFormatedOIB_1">
      <item>GAJ d.o.o., OIB 01484937655 zastupanog po punomoćniku Želimir Novosel</item>
    </derivirana_varijabla>
  </DomainObject.Predmet.ProtuStrankaListFormatedOIB>
  <DomainObject.Predmet.ProtuStrankaListFormatedWithAdress>
    <izvorni_sadrzaj>
      <item>GAJ d.o.o., Lj. Gaja 15, 10430 Samobor zastupanog po punomoćniku Želimir Novosel</item>
    </izvorni_sadrzaj>
    <derivirana_varijabla naziv="DomainObject.Predmet.ProtuStrankaListFormatedWithAdress_1">
      <item>GAJ d.o.o., Lj. Gaja 15, 10430 Samobor zastupanog po punomoćniku Želimir Novosel</item>
    </derivirana_varijabla>
  </DomainObject.Predmet.ProtuStrankaListFormatedWithAdress>
  <DomainObject.Predmet.ProtuStrankaListFormatedWithAdressOIB>
    <izvorni_sadrzaj>
      <item>GAJ d.o.o., OIB 01484937655, Lj. Gaja 15, 10430 Samobor zastupanog po punomoćniku Želimir Novosel</item>
    </izvorni_sadrzaj>
    <derivirana_varijabla naziv="DomainObject.Predmet.ProtuStrankaListFormatedWithAdressOIB_1">
      <item>GAJ d.o.o., OIB 01484937655, Lj. Gaja 15, 10430 Samobor zastupanog po punomoćniku Želimir Novosel</item>
    </derivirana_varijabla>
  </DomainObject.Predmet.ProtuStrankaListFormatedWithAdressOIB>
  <DomainObject.Predmet.ProtuStrankaListNazivFormated>
    <izvorni_sadrzaj>
      <item>GAJ d.o.o.</item>
    </izvorni_sadrzaj>
    <derivirana_varijabla naziv="DomainObject.Predmet.ProtuStrankaListNazivFormated_1">
      <item>GAJ d.o.o.</item>
    </derivirana_varijabla>
  </DomainObject.Predmet.ProtuStrankaListNazivFormated>
  <DomainObject.Predmet.ProtuStrankaListNazivFormatedOIB>
    <izvorni_sadrzaj>
      <item>GAJ d.o.o., OIB 01484937655</item>
    </izvorni_sadrzaj>
    <derivirana_varijabla naziv="DomainObject.Predmet.ProtuStrankaListNazivFormatedOIB_1">
      <item>GAJ d.o.o., OIB 01484937655</item>
    </derivirana_varijabla>
  </DomainObject.Predmet.ProtuStrankaListNazivFormatedOIB>
  <DomainObject.Predmet.OstaliListFormated>
    <izvorni_sadrzaj>
      <item>Želimir Novosel punomoćnik sudionika u postupku GAJ d.o.o.</item>
      <item>Županijsko državno odvjetništvo u Velikoj Gorici punomoćnik sudionika u postupku Porezna uprava, Ispostava Samobor</item>
    </izvorni_sadrzaj>
    <derivirana_varijabla naziv="DomainObject.Predmet.OstaliListFormated_1">
      <item>Želimir Novosel punomoćnik sudionika u postupku GAJ d.o.o.</item>
      <item>Županijsko državno odvjetništvo u Velikoj Gorici punomoćnik sudionika u postupku Porezna uprava, Ispostava Samobor</item>
    </derivirana_varijabla>
  </DomainObject.Predmet.OstaliListFormated>
  <DomainObject.Predmet.OstaliListFormatedOIB>
    <izvorni_sadrzaj>
      <item>Želimir Novosel, OIB 11318378435 punomoćnik sudionika u postupku GAJ d.o.o.</item>
      <item>Županijsko državno odvjetništvo u Velikoj Gorici, OIB 96292040276 punomoćnik sudionika u postupku Porezna uprava, Ispostava Samobor</item>
    </izvorni_sadrzaj>
    <derivirana_varijabla naziv="DomainObject.Predmet.OstaliListFormatedOIB_1">
      <item>Želimir Novosel, OIB 11318378435 punomoćnik sudionika u postupku GAJ d.o.o.</item>
      <item>Županijsko državno odvjetništvo u Velikoj Gorici, OIB 96292040276 punomoćnik sudionika u postupku Porezna uprava, Ispostava Samobor</item>
    </derivirana_varijabla>
  </DomainObject.Predmet.OstaliListFormatedOIB>
  <DomainObject.Predmet.OstaliListFormatedWithAdress>
    <izvorni_sadrzaj>
      <item>Želimir Novosel, Haendelova 4, 10000 Zagreb punomoćnik sudionika u postupku GAJ d.o.o.</item>
      <item>Županijsko državno odvjetništvo u Velikoj Gorici, Trg kralja Tomislava 36, 10410 Velika Gorica punomoćnik sudionika u postupku Porezna uprava, Ispostava Samobor</item>
    </izvorni_sadrzaj>
    <derivirana_varijabla naziv="DomainObject.Predmet.OstaliListFormatedWithAdress_1">
      <item>Želimir Novosel, Haendelova 4, 10000 Zagreb punomoćnik sudionika u postupku GAJ d.o.o.</item>
      <item>Županijsko državno odvjetništvo u Velikoj Gorici, Trg kralja Tomislava 36, 10410 Velika Gorica punomoćnik sudionika u postupku Porezna uprava, Ispostava Samobor</item>
    </derivirana_varijabla>
  </DomainObject.Predmet.OstaliListFormatedWithAdress>
  <DomainObject.Predmet.OstaliListFormatedWithAdressOIB>
    <izvorni_sadrzaj>
      <item>Želimir Novosel, OIB 11318378435, Haendelova 4, 10000 Zagreb punomoćnik sudionika u postupku GAJ d.o.o.</item>
      <item>Županijsko državno odvjetništvo u Velikoj Gorici, OIB 96292040276, Trg kralja Tomislava 36, 10410 Velika Gorica punomoćnik sudionika u postupku Porezna uprava, Ispostava Samobor</item>
    </izvorni_sadrzaj>
    <derivirana_varijabla naziv="DomainObject.Predmet.OstaliListFormatedWithAdressOIB_1">
      <item>Želimir Novosel, OIB 11318378435, Haendelova 4, 10000 Zagreb punomoćnik sudionika u postupku GAJ d.o.o.</item>
      <item>Županijsko državno odvjetništvo u Velikoj Gorici, OIB 96292040276, Trg kralja Tomislava 36, 10410 Velika Gorica punomoćnik sudionika u postupku Porezna uprava, Ispostava Samobor</item>
    </derivirana_varijabla>
  </DomainObject.Predmet.OstaliListFormatedWithAdressOIB>
  <DomainObject.Predmet.OstaliListNazivFormated>
    <izvorni_sadrzaj>
      <item>Želimir Novosel</item>
      <item>Županijsko državno odvjetništvo u Velikoj Gorici</item>
    </izvorni_sadrzaj>
    <derivirana_varijabla naziv="DomainObject.Predmet.OstaliListNazivFormated_1">
      <item>Želimir Novosel</item>
      <item>Županijsko državno odvjetništvo u Velikoj Gorici</item>
    </derivirana_varijabla>
  </DomainObject.Predmet.OstaliListNazivFormated>
  <DomainObject.Predmet.OstaliListNazivFormatedOIB>
    <izvorni_sadrzaj>
      <item>Želimir Novosel, OIB 11318378435</item>
      <item>Županijsko državno odvjetništvo u Velikoj Gorici, OIB 96292040276</item>
    </izvorni_sadrzaj>
    <derivirana_varijabla naziv="DomainObject.Predmet.OstaliListNazivFormatedOIB_1">
      <item>Želimir Novosel, OIB 11318378435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St-5227/2016-42</izvorni_sadrzaj>
    <derivirana_varijabla naziv="DomainObject.PoslovniBrojDokumenta_1">St-5227/2016-42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GAJ d.o.o.</izvorni_sadrzaj>
    <derivirana_varijabla naziv="DomainObject.Predmet.ProtustrankaIDrugi_1">GAJ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GAJ d.o.o., OIB 01484937655, Lj. Gaja 15, 10430 Samobor</izvorni_sadrzaj>
    <derivirana_varijabla naziv="DomainObject.Predmet.ProtustrankaIDrugiAdressOIB_1">GAJ d.o.o., OIB 01484937655, Lj. Gaja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GAJ d.o.o.</item>
      <item>Želimir Novosel</item>
      <item>H-ABDUCO društvo s ograničenom odgovornošću za usluge</item>
      <item>Porezna uprava, Ispostava Samobor</item>
      <item>Županijsko državno odvjetništvo u Velikoj Gorici</item>
    </izvorni_sadrzaj>
    <derivirana_varijabla naziv="DomainObject.Predmet.SudioniciListNaziv_1">
      <item>FINA Regionalni centar Zagreb</item>
      <item>GAJ d.o.o.</item>
      <item>Želimir Novosel</item>
      <item>H-ABDUCO društvo s ograničenom odgovornošću za usluge</item>
      <item>Porezna uprava, Ispostava Samobor</item>
      <item>Županijsko državno odvjetništvo u Velikoj Gorici</item>
    </derivirana_varijabla>
  </DomainObject.Predmet.SudioniciListNaziv>
  <DomainObject.Predmet.SudioniciListAdressOIB>
    <izvorni_sadrzaj>
      <item>FINA Regionalni centar Zagreb, OIB 85821130368, Trg svibanjskih žrtava 1995. 1,10000 Zagreb</item>
      <item>GAJ d.o.o., OIB 01484937655, Lj. Gaja 15,10430 Samobor</item>
      <item>Želimir Novosel, OIB 11318378435, Haendelova 4,10000 Zagreb</item>
      <item>H-ABDUCO društvo s ograničenom odgovornošću za usluge, OIB 13667298928, Slavonska avenija 6A ,10000 Zagreb</item>
      <item>Porezna uprava, Ispostava Samobor, OIB 18683136487, Trg kralja Tomislava 5,10430 Samobor</item>
      <item>Županijsko državno odvjetništvo u Velikoj Gorici, OIB 96292040276, Trg kralja Tomislava 36,10410 Velika Gorica</item>
    </izvorni_sadrzaj>
    <derivirana_varijabla naziv="DomainObject.Predmet.SudioniciListAdressOIB_1">
      <item>FINA Regionalni centar Zagreb, OIB 85821130368, Trg svibanjskih žrtava 1995. 1,10000 Zagreb</item>
      <item>GAJ d.o.o., OIB 01484937655, Lj. Gaja 15,10430 Samobor</item>
      <item>Želimir Novosel, OIB 11318378435, Haendelova 4,10000 Zagreb</item>
      <item>H-ABDUCO društvo s ograničenom odgovornošću za usluge, OIB 13667298928, Slavonska avenija 6A ,10000 Zagreb</item>
      <item>Porezna uprava, Ispostava Samobor, OIB 18683136487, Trg kralja Tomislava 5,10430 Samobor</item>
      <item>Županijsko državno odvjetništvo u Velikoj Gorici,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2EAFCB-89E1-456E-BC1A-7030BEDC8E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1539</properties:Characters>
  <properties:Lines>64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2017-05-25T12:14:00Z</cp:lastPrinted>
  <dcterms:modified xmlns:xsi="http://www.w3.org/2001/XMLSchema-instance" xsi:type="dcterms:W3CDTF">2017-05-25T12:14:00Z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St-5227/2016-42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