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c3965" w14:paraId="67c3965" w:rsidRDefault="008902BA" w:rsidP="008902BA" w:rsidR="00AE649C" w:rsidRPr="008902BA">
      <w:pPr>
        <w:pStyle w:val="SudSjedite"/>
        <w15:collapsed w:val="false"/>
      </w:pPr>
      <w:bookmarkStart w:name="_GoBack" w:id="0"/>
      <w:bookmarkEnd w:id="0"/>
      <w:r w:rsidRPr="008902BA">
        <w:rPr>
          <w:rFonts w:cstheme="majorBidi" w:eastAsiaTheme="majorEastAsia"/>
          <w:bCs/>
          <w:noProof w:val="false"/>
          <w:lang w:eastAsia="en-US"/>
        </w:rPr>
        <w:t xml:space="preserve">                                                                                             Poslovni broj: 4 St-609/16-19</w:t>
      </w:r>
      <w:r w:rsidR="00EA1C6D" w:rsidRPr="008902BA">
        <w:tab/>
      </w:r>
    </w:p>
    <w:p w:rsidRDefault="008902BA" w:rsidP="008902BA" w:rsidR="008902BA" w:rsidRPr="008902BA">
      <w:pPr>
        <w:tabs>
          <w:tab w:pos="6451" w:val="left"/>
        </w:tabs>
        <w:spacing w:after="0"/>
        <w:jc w:val="both"/>
      </w:pPr>
      <w:r w:rsidRPr="008902BA">
        <w:t xml:space="preserve">                  </w:t>
      </w:r>
      <w:r w:rsidRPr="008902BA">
        <w:rPr>
          <w:noProof/>
          <w:lang w:eastAsia="hr-HR"/>
        </w:rPr>
        <w:drawing>
          <wp:inline distR="0" distL="0" distB="0" distT="0">
            <wp:extent cy="726440" cx="553720"/>
            <wp:effectExtent b="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902BA">
        <w:tab/>
      </w:r>
    </w:p>
    <w:p w:rsidRDefault="008902BA" w:rsidP="008902BA" w:rsidR="008902BA" w:rsidRPr="008902BA">
      <w:pPr>
        <w:spacing w:after="0"/>
        <w:jc w:val="both"/>
      </w:pPr>
      <w:r w:rsidRPr="008902BA">
        <w:t xml:space="preserve">      REPUBLIKA HRVATSKA</w:t>
      </w:r>
    </w:p>
    <w:p w:rsidRDefault="008902BA" w:rsidP="008902BA" w:rsidR="008902BA" w:rsidRPr="008902BA">
      <w:pPr>
        <w:spacing w:after="0"/>
        <w:jc w:val="both"/>
      </w:pPr>
      <w:r w:rsidRPr="008902BA">
        <w:rPr>
          <w:lang w:val="pt-BR"/>
        </w:rPr>
        <w:t>TRGOVA</w:t>
      </w:r>
      <w:r w:rsidRPr="008902BA">
        <w:t>Č</w:t>
      </w:r>
      <w:r w:rsidRPr="008902BA">
        <w:rPr>
          <w:lang w:val="pt-BR"/>
        </w:rPr>
        <w:t>KI SUD U VARA</w:t>
      </w:r>
      <w:r w:rsidRPr="008902BA">
        <w:t>Ž</w:t>
      </w:r>
      <w:r w:rsidRPr="008902BA">
        <w:rPr>
          <w:lang w:val="pt-BR"/>
        </w:rPr>
        <w:t>DINU</w:t>
      </w:r>
    </w:p>
    <w:p w:rsidRDefault="008902BA" w:rsidP="008902BA" w:rsidR="008902BA" w:rsidRPr="008902BA">
      <w:pPr>
        <w:spacing w:after="0"/>
        <w:jc w:val="both"/>
        <w:rPr>
          <w:lang w:val="pt-BR"/>
        </w:rPr>
      </w:pPr>
      <w:r w:rsidRPr="008902BA">
        <w:t xml:space="preserve">                  </w:t>
      </w:r>
      <w:r w:rsidRPr="008902BA">
        <w:rPr>
          <w:lang w:val="pt-BR"/>
        </w:rPr>
        <w:t>B. Radić 2</w:t>
      </w:r>
    </w:p>
    <w:p w:rsidRDefault="008902BA" w:rsidP="008902BA" w:rsidR="008902BA">
      <w:pPr>
        <w:spacing w:after="0"/>
      </w:pPr>
      <w:r w:rsidRPr="008902BA">
        <w:t xml:space="preserve">     Varaždin, braće Radić 2/II</w:t>
      </w:r>
    </w:p>
    <w:p w:rsidRDefault="008902BA" w:rsidP="008902BA" w:rsidR="008902BA">
      <w:pPr>
        <w:spacing w:after="0"/>
      </w:pPr>
    </w:p>
    <w:p w:rsidRDefault="008902BA" w:rsidP="008902BA" w:rsidR="008902BA" w:rsidRPr="008902BA">
      <w:pPr>
        <w:spacing w:after="0"/>
      </w:pPr>
    </w:p>
    <w:p w:rsidRDefault="008902BA" w:rsidP="008902BA" w:rsidR="008902BA" w:rsidRPr="008902BA">
      <w:pPr>
        <w:spacing w:after="0"/>
        <w:jc w:val="center"/>
      </w:pPr>
      <w:r w:rsidRPr="008902BA">
        <w:t>R E P U B L I K A    H R V A T S K A</w:t>
      </w:r>
    </w:p>
    <w:p w:rsidRDefault="008902BA" w:rsidP="008902BA" w:rsidR="008902BA" w:rsidRPr="008902BA">
      <w:pPr>
        <w:spacing w:after="0"/>
        <w:jc w:val="both"/>
      </w:pPr>
    </w:p>
    <w:p w:rsidRDefault="008902BA" w:rsidP="008902BA" w:rsidR="008902BA" w:rsidRPr="008902BA">
      <w:pPr>
        <w:pStyle w:val="Naslov2"/>
        <w:spacing w:after="0"/>
        <w:rPr>
          <w:b w:val="false"/>
          <w:sz w:val="24"/>
          <w:szCs w:val="24"/>
        </w:rPr>
      </w:pPr>
      <w:r w:rsidRPr="008902BA">
        <w:rPr>
          <w:b w:val="false"/>
          <w:sz w:val="24"/>
          <w:szCs w:val="24"/>
        </w:rPr>
        <w:t>R J E Š E NJ E</w:t>
      </w:r>
    </w:p>
    <w:p w:rsidRDefault="008902BA" w:rsidP="008902BA" w:rsidR="008902BA" w:rsidRPr="008902BA">
      <w:pPr>
        <w:spacing w:after="0"/>
      </w:pPr>
    </w:p>
    <w:p w:rsidRDefault="008902BA" w:rsidP="008902BA" w:rsidR="008902BA" w:rsidRPr="008902BA">
      <w:pPr>
        <w:spacing w:after="0"/>
      </w:pPr>
    </w:p>
    <w:p w:rsidRDefault="008902BA" w:rsidP="008902BA" w:rsidR="008902BA">
      <w:pPr>
        <w:spacing w:after="0"/>
        <w:jc w:val="both"/>
      </w:pPr>
      <w:r w:rsidRPr="008902BA">
        <w:tab/>
        <w:t>Trgovački sud u Varaždinu, po sucu toga suda Iris Hatvalić Nemec</w:t>
      </w:r>
      <w:r>
        <w:t xml:space="preserve">, kao stečajnom sucu, u stečajnom predmetu povodom prijedloga podnositelja RH Ministarstvo financija, Porezna uprava, Područni ured Sjeverna Hrvatska zastupanog po Županijskom državnom odvjetništvu u Varaždinu, za pokretanje stečajnog postupka nad dužnikom OKOVI NOVA d.o.o., Varaždinske Toplice, Kralja Tomislava 6, OIB: 99037892567, zastupanom po stečajnom upravitelju Danielu </w:t>
      </w:r>
      <w:proofErr w:type="spellStart"/>
      <w:r>
        <w:t>Dekoviću</w:t>
      </w:r>
      <w:proofErr w:type="spellEnd"/>
      <w:r>
        <w:t xml:space="preserve"> iz Zagreba, dana 8. studenoga 2016.</w:t>
      </w:r>
    </w:p>
    <w:p w:rsidRDefault="008902BA" w:rsidP="008902BA" w:rsidR="008902BA">
      <w:pPr>
        <w:tabs>
          <w:tab w:pos="6379" w:val="left"/>
        </w:tabs>
        <w:spacing w:after="0"/>
      </w:pPr>
    </w:p>
    <w:p w:rsidRDefault="008902BA" w:rsidP="008902BA" w:rsidR="008902BA">
      <w:pPr>
        <w:spacing w:after="0"/>
      </w:pPr>
    </w:p>
    <w:p w:rsidRDefault="008902BA" w:rsidP="008902BA" w:rsidR="008902BA">
      <w:pPr>
        <w:spacing w:after="0"/>
        <w:jc w:val="center"/>
      </w:pPr>
      <w:r>
        <w:t>r i j e š i o    j e</w:t>
      </w:r>
    </w:p>
    <w:p w:rsidRDefault="008902BA" w:rsidP="008902BA" w:rsidR="008902BA">
      <w:pPr>
        <w:spacing w:after="0"/>
      </w:pPr>
    </w:p>
    <w:p w:rsidRDefault="008902BA" w:rsidP="008902BA" w:rsidR="008902BA">
      <w:pPr>
        <w:widowControl w:val="false"/>
        <w:numPr>
          <w:ilvl w:val="0"/>
          <w:numId w:val="47"/>
        </w:numPr>
        <w:suppressAutoHyphens/>
        <w:spacing w:after="0"/>
        <w:jc w:val="both"/>
      </w:pPr>
      <w:r>
        <w:t xml:space="preserve">Ročište vjerovnika na kojem će se ispitati prijavljene tražbine- </w:t>
      </w:r>
      <w:r>
        <w:rPr>
          <w:b/>
          <w:u w:val="single"/>
        </w:rPr>
        <w:t>ispitno ročište</w:t>
      </w:r>
      <w:r>
        <w:t xml:space="preserve"> zakazuje se za</w:t>
      </w:r>
      <w:r>
        <w:rPr>
          <w:b/>
        </w:rPr>
        <w:t xml:space="preserve"> </w:t>
      </w:r>
      <w:r>
        <w:rPr>
          <w:b/>
          <w:u w:val="single"/>
        </w:rPr>
        <w:t>1. prosinca 2016. u 13,00 sati</w:t>
      </w:r>
      <w:r>
        <w:rPr>
          <w:b/>
        </w:rPr>
        <w:t xml:space="preserve">, </w:t>
      </w:r>
      <w:r>
        <w:t>kod Trgovačkog suda u Varaždinu, Braće Radića 2, soba br. 230/II.</w:t>
      </w:r>
    </w:p>
    <w:p w:rsidRDefault="008902BA" w:rsidP="008902BA" w:rsidR="008902BA">
      <w:pPr>
        <w:widowControl w:val="false"/>
        <w:suppressAutoHyphens/>
        <w:spacing w:after="0"/>
        <w:jc w:val="both"/>
      </w:pPr>
    </w:p>
    <w:p w:rsidRDefault="008902BA" w:rsidP="008902BA" w:rsidR="008902BA">
      <w:pPr>
        <w:widowControl w:val="false"/>
        <w:numPr>
          <w:ilvl w:val="0"/>
          <w:numId w:val="47"/>
        </w:numPr>
        <w:suppressAutoHyphens/>
        <w:spacing w:after="0"/>
        <w:jc w:val="both"/>
      </w:pPr>
      <w:r>
        <w:t xml:space="preserve">Ročište vjerovnika na kojem će se na temelju izvješća stečajnog upravitelja odlučivati o daljnjem tijeku stečajnog postupka - </w:t>
      </w:r>
      <w:r>
        <w:rPr>
          <w:b/>
          <w:u w:val="single"/>
        </w:rPr>
        <w:t>izvještajno ročište</w:t>
      </w:r>
      <w:r>
        <w:t xml:space="preserve"> održati će se </w:t>
      </w:r>
      <w:r>
        <w:rPr>
          <w:b/>
          <w:u w:val="single"/>
        </w:rPr>
        <w:t>1. prosinca 2016. u 13,15 sati,</w:t>
      </w:r>
      <w:r>
        <w:t xml:space="preserve"> kod Trgovačkog suda u Varaždinu, soba br. 230, odmah nakon ispitnog ročišta.</w:t>
      </w:r>
    </w:p>
    <w:p w:rsidRDefault="008902BA" w:rsidP="008902BA" w:rsidR="008902BA">
      <w:pPr>
        <w:spacing w:after="0"/>
        <w:ind w:left="720"/>
        <w:jc w:val="both"/>
      </w:pPr>
    </w:p>
    <w:p w:rsidRDefault="008902BA" w:rsidP="008902BA" w:rsidR="008902BA">
      <w:pPr>
        <w:spacing w:after="0"/>
        <w:jc w:val="center"/>
      </w:pPr>
      <w:r>
        <w:t>U Varaždinu, 8. studenoga 2016.</w:t>
      </w:r>
    </w:p>
    <w:p w:rsidRDefault="008902BA" w:rsidP="008902BA" w:rsidR="008902BA">
      <w:pPr>
        <w:spacing w:after="0"/>
      </w:pPr>
    </w:p>
    <w:p w:rsidRDefault="008902BA" w:rsidP="008902BA" w:rsidR="008902BA">
      <w:pPr>
        <w:spacing w:after="0"/>
        <w:ind w:left="5664"/>
      </w:pPr>
      <w:r>
        <w:t xml:space="preserve">        STEČAJNI SUDAC: </w:t>
      </w:r>
    </w:p>
    <w:p w:rsidRDefault="008902BA" w:rsidP="008902BA" w:rsidR="008902BA">
      <w:pPr>
        <w:spacing w:after="0"/>
        <w:ind w:left="6372"/>
      </w:pPr>
    </w:p>
    <w:p w:rsidRDefault="008902BA" w:rsidP="008902BA" w:rsidR="008902BA">
      <w:pPr>
        <w:spacing w:after="0"/>
        <w:ind w:left="5664"/>
      </w:pPr>
      <w:r>
        <w:t xml:space="preserve">    Iris Hatvalić Nemec, v.r.</w:t>
      </w:r>
    </w:p>
    <w:p w:rsidRDefault="008902BA" w:rsidP="008902BA" w:rsidR="008902BA">
      <w:pPr>
        <w:spacing w:after="0"/>
        <w:ind w:left="6372"/>
      </w:pPr>
    </w:p>
    <w:p w:rsidRDefault="008902BA" w:rsidP="008902BA" w:rsidR="008902BA">
      <w:pPr>
        <w:spacing w:after="0"/>
        <w:ind w:firstLine="708" w:left="4248"/>
      </w:pPr>
      <w:r>
        <w:t xml:space="preserve">   Za točnost </w:t>
      </w:r>
      <w:proofErr w:type="spellStart"/>
      <w:r>
        <w:t>otpravka</w:t>
      </w:r>
      <w:proofErr w:type="spellEnd"/>
      <w:r>
        <w:t xml:space="preserve">-ovlašteni službenik: </w:t>
      </w:r>
    </w:p>
    <w:p w:rsidRDefault="008902BA" w:rsidP="008902BA" w:rsidR="008902BA">
      <w:pPr>
        <w:spacing w:after="0"/>
      </w:pPr>
    </w:p>
    <w:p w:rsidRDefault="008902BA" w:rsidP="008902BA" w:rsidR="008902BA">
      <w:pPr>
        <w:spacing w:after="0"/>
      </w:pPr>
    </w:p>
    <w:p w:rsidRDefault="008902BA" w:rsidP="008902BA" w:rsidR="008902BA">
      <w:pPr>
        <w:spacing w:after="0"/>
      </w:pPr>
    </w:p>
    <w:p w:rsidRDefault="008902BA" w:rsidP="008902BA" w:rsidR="008902BA">
      <w:pPr>
        <w:spacing w:after="0"/>
      </w:pPr>
      <w:r>
        <w:t>Uputa o pravnom lijeku:</w:t>
      </w:r>
    </w:p>
    <w:p w:rsidRDefault="008902BA" w:rsidP="008902BA" w:rsidR="008902BA">
      <w:pPr>
        <w:spacing w:after="0"/>
        <w:jc w:val="both"/>
      </w:pPr>
      <w:r>
        <w:t>Protiv ovog rješenja žalba nije dopuštena.</w:t>
      </w:r>
    </w:p>
    <w:p w:rsidRDefault="008902BA" w:rsidP="008902BA" w:rsidR="008902BA">
      <w:pPr>
        <w:spacing w:after="0" w:before="240"/>
        <w:jc w:val="both"/>
      </w:pPr>
      <w:r>
        <w:t>D N A :</w:t>
      </w:r>
    </w:p>
    <w:p w:rsidRDefault="008902BA" w:rsidP="008902BA" w:rsidR="008902BA">
      <w:pPr>
        <w:spacing w:after="0"/>
        <w:jc w:val="both"/>
      </w:pPr>
      <w:r>
        <w:lastRenderedPageBreak/>
        <w:t xml:space="preserve">- stečajni upravitelj, Daniel </w:t>
      </w:r>
      <w:proofErr w:type="spellStart"/>
      <w:r>
        <w:t>Deković</w:t>
      </w:r>
      <w:proofErr w:type="spellEnd"/>
      <w:r>
        <w:t>, Zagreb, Novačka 329</w:t>
      </w:r>
    </w:p>
    <w:p w:rsidRDefault="008902BA" w:rsidP="008902BA" w:rsidR="008902BA">
      <w:pPr>
        <w:spacing w:after="0"/>
        <w:jc w:val="both"/>
      </w:pPr>
      <w:r>
        <w:t>- stečajni vjerovnici putem e-oglasna ploča suda.</w:t>
      </w:r>
    </w:p>
    <w:p w:rsidRDefault="008902BA" w:rsidP="008902BA" w:rsidR="008902BA">
      <w:pPr>
        <w:spacing w:after="0"/>
        <w:jc w:val="both"/>
      </w:pPr>
      <w:r>
        <w:t xml:space="preserve"> </w:t>
      </w:r>
    </w:p>
    <w:p w:rsidRDefault="00CB0EA4" w:rsidP="008902BA" w:rsidR="00CB0EA4">
      <w:pPr>
        <w:pStyle w:val="Naslovdokumenta"/>
        <w:spacing w:after="0"/>
      </w:pPr>
    </w:p>
    <w:p w:rsidRDefault="0071688E" w:rsidP="008902BA" w:rsidR="0071688E">
      <w:pPr>
        <w:pStyle w:val="Poetniodjeljak"/>
        <w:spacing w:after="0"/>
      </w:pPr>
    </w:p>
    <w:p w:rsidRDefault="00A21F0D" w:rsidP="008902BA" w:rsidR="00A21F0D">
      <w:pPr>
        <w:pStyle w:val="NormaleSPIS"/>
        <w:spacing w:after="0"/>
        <w:rPr>
          <w:noProof/>
        </w:rPr>
      </w:pPr>
    </w:p>
    <w:p w:rsidRDefault="00DA0242" w:rsidP="008902BA" w:rsidR="00DA0242">
      <w:pPr>
        <w:pStyle w:val="ZapisniarPotpis"/>
        <w:spacing w:after="0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0000001"/>
    <w:multiLevelType w:val="singleLevel"/>
    <w:tmpl w:val="1A42D69C"/>
    <w:lvl w:ilvl="0">
      <w:start w:val="1"/>
      <w:numFmt w:val="decimal"/>
      <w:lvlText w:val="%1)"/>
      <w:lvlJc w:val="left"/>
      <w:pPr>
        <w:ind w:hanging="360" w:left="1069"/>
      </w:pPr>
      <w:rPr>
        <w:rFonts w:cs="Times New Roman" w:hAnsi="Times New Roman" w:ascii="Times New Roman" w:hint="default"/>
        <w:color w:val="auto"/>
      </w:rPr>
    </w:lvl>
  </w:abstractNum>
  <w:abstractNum w:abstractNumId="10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1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2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5"/>
  </w:num>
  <w:num w:numId="11">
    <w:abstractNumId w:val="15"/>
  </w:num>
  <w:num w:numId="12">
    <w:abstractNumId w:val="14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2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1"/>
  </w:num>
  <w:num w:numId="40">
    <w:abstractNumId w:val="10"/>
  </w:num>
  <w:num w:numId="41">
    <w:abstractNumId w:val="39"/>
  </w:num>
  <w:num w:numId="42">
    <w:abstractNumId w:val="43"/>
  </w:num>
  <w:num w:numId="43">
    <w:abstractNumId w:val="13"/>
  </w:num>
  <w:num w:numId="44">
    <w:abstractNumId w:val="41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9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02BA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46011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studenog 2016.</izvorni_sadrzaj>
    <derivirana_varijabla naziv="DomainObject.DatumDonosenjaOdluke_1">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St-609/2016-19</izvorni_sadrzaj>
    <derivirana_varijabla naziv="DomainObject.Oznaka_1">St-609/2016-19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609</izvorni_sadrzaj>
    <derivirana_varijabla naziv="DomainObject.Predmet.Broj_1">609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travnja 2016.</izvorni_sadrzaj>
    <derivirana_varijabla naziv="DomainObject.Predmet.DatumOsnivanja_1">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 4.2.2016</izvorni_sadrzaj>
    <derivirana_varijabla naziv="DomainObject.Predmet.Opis_1">Prijedlog za otvaranje st. postupka 4.2.2016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St-609/2016</izvorni_sadrzaj>
    <derivirana_varijabla naziv="DomainObject.Predmet.OznakaBroj_1">St-609/2016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OKOVI NOVA društvo s ograničenom odgovornošću za trgovinu, posredništvo, preradu lima i transport zastupanog po punomoćniku Daniel Deković, stečajni upravitelj</izvorni_sadrzaj>
    <derivirana_varijabla naziv="DomainObject.Predmet.ProtustrankaFormated_1">  OKOVI NOVA društvo s ograničenom odgovornošću za trgovinu, posredništvo, preradu lima i transport zastupanog po punomoćniku Daniel Deković, stečajni upravitelj</derivirana_varijabla>
  </DomainObject.Predmet.ProtustrankaFormated>
  <DomainObject.Predmet.ProtustrankaFormatedOIB>
    <izvorni_sadrzaj>  OKOVI NOVA društvo s ograničenom odgovornošću za trgovinu, posredništvo, preradu lima i transport, OIB 99037892567 zastupanog po punomoćniku Daniel Deković, stečajni upravitelj</izvorni_sadrzaj>
    <derivirana_varijabla naziv="DomainObject.Predmet.ProtustrankaFormatedOIB_1">  OKOVI NOVA društvo s ograničenom odgovornošću za trgovinu, posredništvo, preradu lima i transport, OIB 99037892567 zastupanog po punomoćniku Daniel Deković, stečajni upravitelj</derivirana_varijabla>
  </DomainObject.Predmet.ProtustrankaFormatedOIB>
  <DomainObject.Predmet.ProtustrankaFormatedWithAdress>
    <izvorni_sadrzaj> OKOVI NOVA društvo s ograničenom odgovornošću za trgovinu, posredništvo, preradu lima i transport, Kralja Tomislava 6, 42223 Varaždinske Toplice zastupanog po punomoćniku Daniel Deković, stečajni upravitelj</izvorni_sadrzaj>
    <derivirana_varijabla naziv="DomainObject.Predmet.ProtustrankaFormatedWithAdress_1"> OKOVI NOVA društvo s ograničenom odgovornošću za trgovinu, posredništvo, preradu lima i transport, Kralja Tomislava 6, 42223 Varaždinske Toplice zastupanog po punomoćniku Daniel Deković, stečajni upravitelj</derivirana_varijabla>
  </DomainObject.Predmet.ProtustrankaFormatedWithAdress>
  <DomainObject.Predmet.ProtustrankaFormatedWithAdressOIB>
    <izvorni_sadrzaj> OKOVI NOVA društvo s ograničenom odgovornošću za trgovinu, posredništvo, preradu lima i transport, OIB 99037892567, Kralja Tomislava 6, 42223 Varaždinske Toplice zastupanog po punomoćniku Daniel Deković, stečajni upravitelj</izvorni_sadrzaj>
    <derivirana_varijabla naziv="DomainObject.Predmet.ProtustrankaFormatedWithAdressOIB_1"> OKOVI NOVA društvo s ograničenom odgovornošću za trgovinu, posredništvo, preradu lima i transport, OIB 99037892567, Kralja Tomislava 6, 42223 Varaždinske Toplice zastupanog po punomoćniku Daniel Deković, stečajni upravitelj</derivirana_varijabla>
  </DomainObject.Predmet.ProtustrankaFormatedWithAdressOIB>
  <DomainObject.Predmet.ProtustrankaWithAdress>
    <izvorni_sadrzaj>OKOVI NOVA društvo s ograničenom odgovornošću za trgovinu, posredništvo, preradu lima i transport Kralja Tomislava 6, 42223 Varaždinske Toplice</izvorni_sadrzaj>
    <derivirana_varijabla naziv="DomainObject.Predmet.ProtustrankaWithAdress_1">OKOVI NOVA društvo s ograničenom odgovornošću za trgovinu, posredništvo, preradu lima i transport Kralja Tomislava 6, 42223 Varaždinske Toplice</derivirana_varijabla>
  </DomainObject.Predmet.ProtustrankaWithAdress>
  <DomainObject.Predmet.ProtustrankaWithAdressOIB>
    <izvorni_sadrzaj>OKOVI NOVA društvo s ograničenom odgovornošću za trgovinu, posredništvo, preradu lima i transport, OIB 99037892567, Kralja Tomislava 6, 42223 Varaždinske Toplice</izvorni_sadrzaj>
    <derivirana_varijabla naziv="DomainObject.Predmet.ProtustrankaWithAdressOIB_1">OKOVI NOVA društvo s ograničenom odgovornošću za trgovinu, posredništvo, preradu lima i transport, OIB 99037892567, Kralja Tomislava 6, 42223 Varaždinske Toplice</derivirana_varijabla>
  </DomainObject.Predmet.ProtustrankaWithAdressOIB>
  <DomainObject.Predmet.ProtustrankaNazivFormated>
    <izvorni_sadrzaj>OKOVI NOVA društvo s ograničenom odgovornošću za trgovinu, posredništvo, preradu lima i transport</izvorni_sadrzaj>
    <derivirana_varijabla naziv="DomainObject.Predmet.ProtustrankaNazivFormated_1">OKOVI NOVA društvo s ograničenom odgovornošću za trgovinu, posredništvo, preradu lima i transport</derivirana_varijabla>
  </DomainObject.Predmet.ProtustrankaNazivFormated>
  <DomainObject.Predmet.ProtustrankaNazivFormatedOIB>
    <izvorni_sadrzaj>OKOVI NOVA društvo s ograničenom odgovornošću za trgovinu, posredništvo, preradu lima i transport, OIB 99037892567</izvorni_sadrzaj>
    <derivirana_varijabla naziv="DomainObject.Predmet.ProtustrankaNazivFormatedOIB_1">OKOVI NOVA društvo s ograničenom odgovornošću za trgovinu, posredništvo, preradu lima i transport, OIB 99037892567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- POREZNA UPRAVA Područni ured sjeverna Hrvatska zastupanog po punomoćniku Županijsko državno odvjetništvo u Varaždinu</izvorni_sadrzaj>
    <derivirana_varijabla naziv="DomainObject.Predmet.StrankaFormated_1">  RH MINISTARSTVO FINANCIJA - POREZNA UPRAVA Područni ured sjeverna Hrvatska zastupanog po punomoćniku Županijsko državno odvjetništvo u Varaždinu</derivirana_varijabla>
  </DomainObject.Predmet.StrankaFormated>
  <DomainObject.Predmet.StrankaFormatedOIB>
    <izvorni_sadrzaj>  RH MINISTARSTVO FINANCIJA - POREZNA UPRAVA Područni ured sjeverna Hrvatska, OIB 18683136487 zastupanog po punomoćniku Županijsko državno odvjetništvo u Varaždinu</izvorni_sadrzaj>
    <derivirana_varijabla naziv="DomainObject.Predmet.StrankaFormatedOIB_1">  RH MINISTARSTVO FINANCIJA - POREZNA UPRAVA Područni ured sjeverna Hrvatska, OIB 18683136487 zastupanog po punomoćniku Županijsko državno odvjetništvo u Varaždinu</derivirana_varijabla>
  </DomainObject.Predmet.StrankaFormatedOIB>
  <DomainObject.Predmet.StrankaFormatedWithAdress>
    <izvorni_sadrzaj> RH MINISTARSTVO FINANCIJA - POREZNA UPRAVA Područni ured sjeverna Hrvatska, Graberje 1, 42000 Varaždin zastupanog po punomoćniku Županijsko državno odvjetništvo u Varaždinu</izvorni_sadrzaj>
    <derivirana_varijabla naziv="DomainObject.Predmet.StrankaFormatedWithAdress_1"> RH MINISTARSTVO FINANCIJA - POREZNA UPRAVA Područni ured sjeverna Hrvatska, Graberje 1, 42000 Varaždin zastupanog po punomoćniku Županijsko državno odvjetništvo u Varaždinu</derivirana_varijabla>
  </DomainObject.Predmet.StrankaFormatedWithAdress>
  <DomainObject.Predmet.StrankaFormatedWithAdressOIB>
    <izvorni_sadrzaj> RH MINISTARSTVO FINANCIJA - POREZNA UPRAVA Područni ured sjeverna Hrvatska, OIB 18683136487, Graberje 1, 42000 Varaždin zastupanog po punomoćniku Županijsko državno odvjetništvo u Varaždinu</izvorni_sadrzaj>
    <derivirana_varijabla naziv="DomainObject.Predmet.StrankaFormatedWithAdressOIB_1"> RH MINISTARSTVO FINANCIJA - POREZNA UPRAVA Područni ured sjeverna Hrvatska, OIB 18683136487, Graberje 1, 42000 Varaždin zastupanog po punomoćniku Županijsko državno odvjetništvo u Varaždinu</derivirana_varijabla>
  </DomainObject.Predmet.StrankaFormatedWithAdressOIB>
  <DomainObject.Predmet.StrankaWithAdress>
    <izvorni_sadrzaj>RH MINISTARSTVO FINANCIJA - POREZNA UPRAVA Područni ured sjeverna Hrvatska Graberje 1,42000 Varaždin</izvorni_sadrzaj>
    <derivirana_varijabla naziv="DomainObject.Predmet.StrankaWithAdress_1">RH MINISTARSTVO FINANCIJA - POREZNA UPRAVA Područni ured sjeverna Hrvatska Graberje 1,42000 Varaždin</derivirana_varijabla>
  </DomainObject.Predmet.StrankaWithAdress>
  <DomainObject.Predmet.StrankaWithAdressOIB>
    <izvorni_sadrzaj>RH MINISTARSTVO FINANCIJA - POREZNA UPRAVA Područni ured sjeverna Hrvatska, OIB 18683136487, Graberje 1,42000 Varaždin</izvorni_sadrzaj>
    <derivirana_varijabla naziv="DomainObject.Predmet.StrankaWithAdressOIB_1">RH MINISTARSTVO FINANCIJA - POREZNA UPRAVA Područni ured sjeverna Hrvatska, OIB 18683136487, Graberje 1,42000 Varaždin</derivirana_varijabla>
  </DomainObject.Predmet.StrankaWithAdressOIB>
  <DomainObject.Predmet.StrankaNazivFormated>
    <izvorni_sadrzaj>RH MINISTARSTVO FINANCIJA - POREZNA UPRAVA Područni ured sjeverna Hrvatska</izvorni_sadrzaj>
    <derivirana_varijabla naziv="DomainObject.Predmet.StrankaNazivFormated_1">RH MINISTARSTVO FINANCIJA - POREZNA UPRAVA Područni ured sjeverna Hrvatska</derivirana_varijabla>
  </DomainObject.Predmet.StrankaNazivFormated>
  <DomainObject.Predmet.StrankaNazivFormatedOIB>
    <izvorni_sadrzaj>RH MINISTARSTVO FINANCIJA - POREZNA UPRAVA Područni ured sjeverna Hrvatska, OIB 18683136487</izvorni_sadrzaj>
    <derivirana_varijabla naziv="DomainObject.Predmet.StrankaNazivFormatedOIB_1">RH MINISTARSTVO FINANCIJA - POREZNA UPRAVA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109008.78</izvorni_sadrzaj>
    <derivirana_varijabla naziv="DomainObject.Predmet.TrenutnaVrijednost_1">109008.78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RH MINISTARSTVO FINANCIJA - POREZNA UPRAVA Područni ured sjeverna Hrvatska zastupanog po punomoćniku Županijsko državno odvjetništvo u Varaždinu</item>
    </izvorni_sadrzaj>
    <derivirana_varijabla naziv="DomainObject.Predmet.StrankaListFormated_1">
      <item>RH MINISTARSTVO FINANCIJA - POREZNA UPRAVA Područni ured sjeverna Hrvatska zastupanog po punomoćniku Županijsko državno odvjetništvo u Varaždinu</item>
    </derivirana_varijabla>
  </DomainObject.Predmet.StrankaListFormated>
  <DomainObject.Predmet.StrankaListFormatedOIB>
    <izvorni_sadrzaj>
      <item>RH MINISTARSTVO FINANCIJA - POREZNA UPRAVA Područni ured sjeverna Hrvatska, OIB 18683136487 zastupanog po punomoćniku Županijsko državno odvjetništvo u Varaždinu</item>
    </izvorni_sadrzaj>
    <derivirana_varijabla naziv="DomainObject.Predmet.StrankaListFormatedOIB_1">
      <item>RH MINISTARSTVO FINANCIJA - POREZNA UPRAVA Područni ured sjeverna Hrvatska, OIB 18683136487 zastupanog po punomoćniku Županijsko državno odvjetništvo u Varaždinu</item>
    </derivirana_varijabla>
  </DomainObject.Predmet.StrankaListFormatedOIB>
  <DomainObject.Predmet.StrankaListFormatedWithAdress>
    <izvorni_sadrzaj>
      <item>RH MINISTARSTVO FINANCIJA - POREZNA UPRAVA Područni ured sjeverna Hrvatska, Graberje 1, 42000 Varaždin zastupanog po punomoćniku Županijsko državno odvjetništvo u Varaždinu</item>
    </izvorni_sadrzaj>
    <derivirana_varijabla naziv="DomainObject.Predmet.StrankaListFormatedWithAdress_1">
      <item>RH MINISTARSTVO FINANCIJA - POREZNA UPRAVA Područni ured sjeverna Hrvatska,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RH MINISTARSTVO FINANCIJA - POREZNA UPRAVA Područni ured sjeverna Hrvatska, OIB 18683136487, Graberje 1, 42000 Varaždin zastupanog po punomoćniku Županijsko državno odvjetništvo u Varaždinu</item>
    </izvorni_sadrzaj>
    <derivirana_varijabla naziv="DomainObject.Predmet.StrankaListFormatedWithAdressOIB_1">
      <item>RH MINISTARSTVO FINANCIJA - POREZNA UPRAVA Područni ured sjeverna Hrvatska, OIB 18683136487,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RH MINISTARSTVO FINANCIJA - POREZNA UPRAVA Područni ured sjeverna Hrvatska</item>
    </izvorni_sadrzaj>
    <derivirana_varijabla naziv="DomainObject.Predmet.StrankaListNazivFormated_1">
      <item>RH MINISTARSTVO FINANCIJA - POREZNA UPRAVA Područni ured sjeverna Hrvatska</item>
    </derivirana_varijabla>
  </DomainObject.Predmet.StrankaListNazivFormated>
  <DomainObject.Predmet.StrankaListNazivFormatedOIB>
    <izvorni_sadrzaj>
      <item>RH MINISTARSTVO FINANCIJA - POREZNA UPRAVA Područni ured sjeverna Hrvatska, OIB 18683136487</item>
    </izvorni_sadrzaj>
    <derivirana_varijabla naziv="DomainObject.Predmet.StrankaListNazivFormatedOIB_1">
      <item>RH MINISTARSTVO FINANCIJA - POREZNA UPRAVA Područni ured sjeverna Hrvatska, OIB 18683136487</item>
    </derivirana_varijabla>
  </DomainObject.Predmet.StrankaListNazivFormatedOIB>
  <DomainObject.Predmet.ProtuStrankaListFormated>
    <izvorni_sadrzaj>
      <item>OKOVI NOVA društvo s ograničenom odgovornošću za trgovinu, posredništvo, preradu lima i transport zastupanog po punomoćniku Daniel Deković, stečajni upravitelj</item>
    </izvorni_sadrzaj>
    <derivirana_varijabla naziv="DomainObject.Predmet.ProtuStrankaListFormated_1">
      <item>OKOVI NOVA društvo s ograničenom odgovornošću za trgovinu, posredništvo, preradu lima i transport zastupanog po punomoćniku Daniel Deković, stečajni upravitelj</item>
    </derivirana_varijabla>
  </DomainObject.Predmet.ProtuStrankaListFormated>
  <DomainObject.Predmet.ProtuStrankaListFormatedOIB>
    <izvorni_sadrzaj>
      <item>OKOVI NOVA društvo s ograničenom odgovornošću za trgovinu, posredništvo, preradu lima i transport, OIB 99037892567 zastupanog po punomoćniku Daniel Deković, stečajni upravitelj</item>
    </izvorni_sadrzaj>
    <derivirana_varijabla naziv="DomainObject.Predmet.ProtuStrankaListFormatedOIB_1">
      <item>OKOVI NOVA društvo s ograničenom odgovornošću za trgovinu, posredništvo, preradu lima i transport, OIB 99037892567 zastupanog po punomoćniku Daniel Deković, stečajni upravitelj</item>
    </derivirana_varijabla>
  </DomainObject.Predmet.ProtuStrankaListFormatedOIB>
  <DomainObject.Predmet.ProtuStrankaListFormatedWithAdress>
    <izvorni_sadrzaj>
      <item>OKOVI NOVA društvo s ograničenom odgovornošću za trgovinu, posredništvo, preradu lima i transport, Kralja Tomislava 6, 42223 Varaždinske Toplice zastupanog po punomoćniku Daniel Deković, stečajni upravitelj</item>
    </izvorni_sadrzaj>
    <derivirana_varijabla naziv="DomainObject.Predmet.ProtuStrankaListFormatedWithAdress_1">
      <item>OKOVI NOVA društvo s ograničenom odgovornošću za trgovinu, posredništvo, preradu lima i transport, Kralja Tomislava 6, 42223 Varaždinske Toplice zastupanog po punomoćniku Daniel Deković, stečajni upravitelj</item>
    </derivirana_varijabla>
  </DomainObject.Predmet.ProtuStrankaListFormatedWithAdress>
  <DomainObject.Predmet.ProtuStrankaListFormatedWithAdressOIB>
    <izvorni_sadrzaj>
      <item>OKOVI NOVA društvo s ograničenom odgovornošću za trgovinu, posredništvo, preradu lima i transport, OIB 99037892567, Kralja Tomislava 6, 42223 Varaždinske Toplice zastupanog po punomoćniku Daniel Deković, stečajni upravitelj</item>
    </izvorni_sadrzaj>
    <derivirana_varijabla naziv="DomainObject.Predmet.ProtuStrankaListFormatedWithAdressOIB_1">
      <item>OKOVI NOVA društvo s ograničenom odgovornošću za trgovinu, posredništvo, preradu lima i transport, OIB 99037892567, Kralja Tomislava 6, 42223 Varaždinske Toplice zastupanog po punomoćniku Daniel Deković, stečajni upravitelj</item>
    </derivirana_varijabla>
  </DomainObject.Predmet.ProtuStrankaListFormatedWithAdressOIB>
  <DomainObject.Predmet.ProtuStrankaListNazivFormated>
    <izvorni_sadrzaj>
      <item>OKOVI NOVA društvo s ograničenom odgovornošću za trgovinu, posredništvo, preradu lima i transport</item>
    </izvorni_sadrzaj>
    <derivirana_varijabla naziv="DomainObject.Predmet.ProtuStrankaListNazivFormated_1">
      <item>OKOVI NOVA društvo s ograničenom odgovornošću za trgovinu, posredništvo, preradu lima i transport</item>
    </derivirana_varijabla>
  </DomainObject.Predmet.ProtuStrankaListNazivFormated>
  <DomainObject.Predmet.ProtuStrankaListNazivFormatedOIB>
    <izvorni_sadrzaj>
      <item>OKOVI NOVA društvo s ograničenom odgovornošću za trgovinu, posredništvo, preradu lima i transport, OIB 99037892567</item>
    </izvorni_sadrzaj>
    <derivirana_varijabla naziv="DomainObject.Predmet.ProtuStrankaListNazivFormatedOIB_1">
      <item>OKOVI NOVA društvo s ograničenom odgovornošću za trgovinu, posredništvo, preradu lima i transport, OIB 99037892567</item>
    </derivirana_varijabla>
  </DomainObject.Predmet.ProtuStrankaListNazivFormatedOIB>
  <DomainObject.Predmet.OstaliListFormated>
    <izvorni_sadrzaj>
      <item>Županijsko državno odvjetništvo u Varaždinu punomoćnik sudionika u postupku RH MINISTARSTVO FINANCIJA - POREZNA UPRAVA Područni ured sjeverna Hrvatska</item>
      <item>Daniel Deković, stečajni upravitelj punomoćnik sudionika u postupku OKOVI NOVA društvo s ograničenom odgovornošću za trgovinu, posredništvo, preradu lima i transport</item>
      <item>FINA</item>
      <item>Porezna uprava, Ispostava Varaždin</item>
      <item>Sudski registar Trgovačkog suda u Varaždinu</item>
      <item>Općinski sud u Varaždinu, Zemljišnoknjižni odjel</item>
      <item>Nikola Mikulčić</item>
      <item>Nevenka Hlebar,odvjetnica</item>
    </izvorni_sadrzaj>
    <derivirana_varijabla naziv="DomainObject.Predmet.OstaliListFormated_1">
      <item>Županijsko državno odvjetništvo u Varaždinu punomoćnik sudionika u postupku RH MINISTARSTVO FINANCIJA - POREZNA UPRAVA Područni ured sjeverna Hrvatska</item>
      <item>Daniel Deković, stečajni upravitelj punomoćnik sudionika u postupku OKOVI NOVA društvo s ograničenom odgovornošću za trgovinu, posredništvo, preradu lima i transport</item>
      <item>FINA</item>
      <item>Porezna uprava, Ispostava Varaždin</item>
      <item>Sudski registar Trgovačkog suda u Varaždinu</item>
      <item>Općinski sud u Varaždinu, Zemljišnoknjižni odjel</item>
      <item>Nikola Mikulčić</item>
      <item>Nevenka Hlebar,odvjetnica</item>
    </derivirana_varijabla>
  </DomainObject.Predmet.OstaliListFormated>
  <DomainObject.Predmet.OstaliListFormatedOIB>
    <izvorni_sadrzaj>
      <item>Županijsko državno odvjetništvo u Varaždinu punomoćnik sudionika u postupku RH MINISTARSTVO FINANCIJA - POREZNA UPRAVA Područni ured sjeverna Hrvatska</item>
      <item>Daniel Deković, stečajni upravitelj, OIB 76292704973 punomoćnik sudionika u postupku OKOVI NOVA društvo s ograničenom odgovornošću za trgovinu, posredništvo, preradu lima i transport</item>
      <item>FINA</item>
      <item>Porezna uprava, Ispostava Varaždin</item>
      <item>Sudski registar Trgovačkog suda u Varaždinu</item>
      <item>Općinski sud u Varaždinu, Zemljišnoknjižni odjel</item>
      <item>Nikola Mikulčić, OIB 11030722566</item>
      <item>Nevenka Hlebar,odvjetnica</item>
    </izvorni_sadrzaj>
    <derivirana_varijabla naziv="DomainObject.Predmet.OstaliListFormatedOIB_1">
      <item>Županijsko državno odvjetništvo u Varaždinu punomoćnik sudionika u postupku RH MINISTARSTVO FINANCIJA - POREZNA UPRAVA Područni ured sjeverna Hrvatska</item>
      <item>Daniel Deković, stečajni upravitelj, OIB 76292704973 punomoćnik sudionika u postupku OKOVI NOVA društvo s ograničenom odgovornošću za trgovinu, posredništvo, preradu lima i transport</item>
      <item>FINA</item>
      <item>Porezna uprava, Ispostava Varaždin</item>
      <item>Sudski registar Trgovačkog suda u Varaždinu</item>
      <item>Općinski sud u Varaždinu, Zemljišnoknjižni odjel</item>
      <item>Nikola Mikulčić, OIB 11030722566</item>
      <item>Nevenka Hlebar,odvjetnica</item>
    </derivirana_varijabla>
  </DomainObject.Predmet.OstaliListFormatedOIB>
  <DomainObject.Predmet.OstaliListFormatedWithAdress>
    <izvorni_sadrzaj>
      <item>Županijsko državno odvjetništvo u Varaždinu punomoćnik sudionika u postupku RH MINISTARSTVO FINANCIJA - POREZNA UPRAVA Područni ured sjeverna Hrvatska</item>
      <item>Daniel Deković, stečajni upravitelj, Novačka 329, 10000 Zagreb punomoćnik sudionika u postupku OKOVI NOVA društvo s ograničenom odgovornošću za trgovinu, posredništvo, preradu lima i transport</item>
      <item>FINA, Vrtni put 3, 10000 Zagreb</item>
      <item>Porezna uprava, Ispostava Varaždin, Graberje 1, 42000 Varaždin</item>
      <item>Sudski registar Trgovačkog suda u Varaždinu</item>
      <item>Općinski sud u Varaždinu, Zemljišnoknjižni odjel</item>
      <item>Nikola Mikulčić, Vladimira Gotovca 9, 42000 Varaždin</item>
      <item>Nevenka Hlebar,odvjetnica, Kranjčevićeva l, 42000 Varaždin</item>
    </izvorni_sadrzaj>
    <derivirana_varijabla naziv="DomainObject.Predmet.OstaliListFormatedWithAdress_1">
      <item>Županijsko državno odvjetništvo u Varaždinu punomoćnik sudionika u postupku RH MINISTARSTVO FINANCIJA - POREZNA UPRAVA Područni ured sjeverna Hrvatska</item>
      <item>Daniel Deković, stečajni upravitelj, Novačka 329, 10000 Zagreb punomoćnik sudionika u postupku OKOVI NOVA društvo s ograničenom odgovornošću za trgovinu, posredništvo, preradu lima i transport</item>
      <item>FINA, Vrtni put 3, 10000 Zagreb</item>
      <item>Porezna uprava, Ispostava Varaždin, Graberje 1, 42000 Varaždin</item>
      <item>Sudski registar Trgovačkog suda u Varaždinu</item>
      <item>Općinski sud u Varaždinu, Zemljišnoknjižni odjel</item>
      <item>Nikola Mikulčić, Vladimira Gotovca 9, 42000 Varaždin</item>
      <item>Nevenka Hlebar,odvjetnica, Kranjčevićeva l, 42000 Varaždin</item>
    </derivirana_varijabla>
  </DomainObject.Predmet.OstaliListFormatedWithAdress>
  <DomainObject.Predmet.OstaliListFormatedWithAdressOIB>
    <izvorni_sadrzaj>
      <item>Županijsko državno odvjetništvo u Varaždinu punomoćnik sudionika u postupku RH MINISTARSTVO FINANCIJA - POREZNA UPRAVA Područni ured sjeverna Hrvatska</item>
      <item>Daniel Deković, stečajni upravitelj, OIB 76292704973, Novačka 329, 10000 Zagreb punomoćnik sudionika u postupku OKOVI NOVA društvo s ograničenom odgovornošću za trgovinu, posredništvo, preradu lima i transport</item>
      <item>FINA, Vrtni put 3, 10000 Zagreb</item>
      <item>Porezna uprava, Ispostava Varaždin, Graberje 1, 42000 Varaždin</item>
      <item>Sudski registar Trgovačkog suda u Varaždinu</item>
      <item>Općinski sud u Varaždinu, Zemljišnoknjižni odjel</item>
      <item>Nikola Mikulčić, OIB 11030722566, Vladimira Gotovca 9, 42000 Varaždin</item>
      <item>Nevenka Hlebar,odvjetnica, Kranjčevićeva l, 42000 Varaždin</item>
    </izvorni_sadrzaj>
    <derivirana_varijabla naziv="DomainObject.Predmet.OstaliListFormatedWithAdressOIB_1">
      <item>Županijsko državno odvjetništvo u Varaždinu punomoćnik sudionika u postupku RH MINISTARSTVO FINANCIJA - POREZNA UPRAVA Područni ured sjeverna Hrvatska</item>
      <item>Daniel Deković, stečajni upravitelj, OIB 76292704973, Novačka 329, 10000 Zagreb punomoćnik sudionika u postupku OKOVI NOVA društvo s ograničenom odgovornošću za trgovinu, posredništvo, preradu lima i transport</item>
      <item>FINA, Vrtni put 3, 10000 Zagreb</item>
      <item>Porezna uprava, Ispostava Varaždin, Graberje 1, 42000 Varaždin</item>
      <item>Sudski registar Trgovačkog suda u Varaždinu</item>
      <item>Općinski sud u Varaždinu, Zemljišnoknjižni odjel</item>
      <item>Nikola Mikulčić, OIB 11030722566, Vladimira Gotovca 9, 42000 Varaždin</item>
      <item>Nevenka Hlebar,odvjetnica, Kranjčevićeva l, 42000 Varaždin</item>
    </derivirana_varijabla>
  </DomainObject.Predmet.OstaliListFormatedWithAdressOIB>
  <DomainObject.Predmet.OstaliListNazivFormated>
    <izvorni_sadrzaj>
      <item>Županijsko državno odvjetništvo u Varaždinu</item>
      <item>Daniel Deković, stečajni upravitelj</item>
      <item>FINA</item>
      <item>Porezna uprava, Ispostava Varaždin</item>
      <item>Sudski registar Trgovačkog suda u Varaždinu</item>
      <item>Općinski sud u Varaždinu, Zemljišnoknjižni odjel</item>
      <item>Nikola Mikulčić</item>
      <item>Nevenka Hlebar,odvjetnica</item>
    </izvorni_sadrzaj>
    <derivirana_varijabla naziv="DomainObject.Predmet.OstaliListNazivFormated_1">
      <item>Županijsko državno odvjetništvo u Varaždinu</item>
      <item>Daniel Deković, stečajni upravitelj</item>
      <item>FINA</item>
      <item>Porezna uprava, Ispostava Varaždin</item>
      <item>Sudski registar Trgovačkog suda u Varaždinu</item>
      <item>Općinski sud u Varaždinu, Zemljišnoknjižni odjel</item>
      <item>Nikola Mikulčić</item>
      <item>Nevenka Hlebar,odvjetnica</item>
    </derivirana_varijabla>
  </DomainObject.Predmet.OstaliListNazivFormated>
  <DomainObject.Predmet.OstaliListNazivFormatedOIB>
    <izvorni_sadrzaj>
      <item>Županijsko državno odvjetništvo u Varaždinu</item>
      <item>Daniel Deković, stečajni upravitelj, OIB 76292704973</item>
      <item>FINA</item>
      <item>Porezna uprava, Ispostava Varaždin</item>
      <item>Sudski registar Trgovačkog suda u Varaždinu</item>
      <item>Općinski sud u Varaždinu, Zemljišnoknjižni odjel</item>
      <item>Nikola Mikulčić, OIB 11030722566</item>
      <item>Nevenka Hlebar,odvjetnica</item>
    </izvorni_sadrzaj>
    <derivirana_varijabla naziv="DomainObject.Predmet.OstaliListNazivFormatedOIB_1">
      <item>Županijsko državno odvjetništvo u Varaždinu</item>
      <item>Daniel Deković, stečajni upravitelj, OIB 76292704973</item>
      <item>FINA</item>
      <item>Porezna uprava, Ispostava Varaždin</item>
      <item>Sudski registar Trgovačkog suda u Varaždinu</item>
      <item>Općinski sud u Varaždinu, Zemljišnoknjižni odjel</item>
      <item>Nikola Mikulčić, OIB 11030722566</item>
      <item>Nevenka Hlebar,odvjetnica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2016.</izvorni_sadrzaj>
    <derivirana_varijabla naziv="DomainObject.Datum_1">8. studenog 2016.</derivirana_varijabla>
  </DomainObject.Datum>
  <DomainObject.PoslovniBrojDokumenta>
    <izvorni_sadrzaj>St-609/2016-19</izvorni_sadrzaj>
    <derivirana_varijabla naziv="DomainObject.PoslovniBrojDokumenta_1">St-609/2016-19</derivirana_varijabla>
  </DomainObject.PoslovniBrojDokumenta>
  <DomainObject.Predmet.StrankaIDrugi>
    <izvorni_sadrzaj>RH MINISTARSTVO FINANCIJA - POREZNA UPRAVA Područni ured sjeverna Hrvatska</izvorni_sadrzaj>
    <derivirana_varijabla naziv="DomainObject.Predmet.StrankaIDrugi_1">RH MINISTARSTVO FINANCIJA - POREZNA UPRAVA Područni ured sjeverna Hrvatska</derivirana_varijabla>
  </DomainObject.Predmet.StrankaIDrugi>
  <DomainObject.Predmet.ProtustrankaIDrugi>
    <izvorni_sadrzaj>OKOVI NOVA društvo s ograničenom odgovornošću za trgovinu, posredništvo, preradu lima i transport</izvorni_sadrzaj>
    <derivirana_varijabla naziv="DomainObject.Predmet.ProtustrankaIDrugi_1">OKOVI NOVA društvo s ograničenom odgovornošću za trgovinu, posredništvo, preradu lima i transport</derivirana_varijabla>
  </DomainObject.Predmet.ProtustrankaIDrugi>
  <DomainObject.Predmet.StrankaIDrugiAdressOIB>
    <izvorni_sadrzaj>RH MINISTARSTVO FINANCIJA - POREZNA UPRAVA Područni ured sjeverna Hrvatska, OIB 18683136487, Graberje 1, 42000 Varaždin</izvorni_sadrzaj>
    <derivirana_varijabla naziv="DomainObject.Predmet.StrankaIDrugiAdressOIB_1">RH MINISTARSTVO FINANCIJA - POREZNA UPRAVA Područni ured sjeverna Hrvatska, OIB 18683136487, Graberje 1, 42000 Varaždin</derivirana_varijabla>
  </DomainObject.Predmet.StrankaIDrugiAdressOIB>
  <DomainObject.Predmet.ProtustrankaIDrugiAdressOIB>
    <izvorni_sadrzaj>OKOVI NOVA društvo s ograničenom odgovornošću za trgovinu, posredništvo, preradu lima i transport, OIB 99037892567, Kralja Tomislava 6, 42223 Varaždinske Toplice</izvorni_sadrzaj>
    <derivirana_varijabla naziv="DomainObject.Predmet.ProtustrankaIDrugiAdressOIB_1">OKOVI NOVA društvo s ograničenom odgovornošću za trgovinu, posredništvo, preradu lima i transport, OIB 99037892567, Kralja Tomislava 6, 42223 Varaždinske Toplice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OKOVI NOVA društvo s ograničenom odgovornošću za trgovinu, posredništvo, preradu lima i transport</item>
      <item>RH MINISTARSTVO FINANCIJA - POREZNA UPRAVA Područni ured sjeverna Hrvatska</item>
      <item>Županijsko državno odvjetništvo u Varaždinu</item>
      <item>Daniel Deković, stečajni upravitelj</item>
      <item>FINA</item>
      <item>Porezna uprava, Ispostava Varaždin</item>
      <item>Sudski registar Trgovačkog suda u Varaždinu</item>
      <item>Općinski sud u Varaždinu, Zemljišnoknjižni odjel</item>
      <item>Nikola Mikulčić</item>
      <item>Nevenka Hlebar,odvjetnica</item>
    </izvorni_sadrzaj>
    <derivirana_varijabla naziv="DomainObject.Predmet.SudioniciListNaziv_1">
      <item>OKOVI NOVA društvo s ograničenom odgovornošću za trgovinu, posredništvo, preradu lima i transport</item>
      <item>RH MINISTARSTVO FINANCIJA - POREZNA UPRAVA Područni ured sjeverna Hrvatska</item>
      <item>Županijsko državno odvjetništvo u Varaždinu</item>
      <item>Daniel Deković, stečajni upravitelj</item>
      <item>FINA</item>
      <item>Porezna uprava, Ispostava Varaždin</item>
      <item>Sudski registar Trgovačkog suda u Varaždinu</item>
      <item>Općinski sud u Varaždinu, Zemljišnoknjižni odjel</item>
      <item>Nikola Mikulčić</item>
      <item>Nevenka Hlebar,odvjetnica</item>
    </derivirana_varijabla>
  </DomainObject.Predmet.SudioniciListNaziv>
  <DomainObject.Predmet.SudioniciListAdressOIB>
    <izvorni_sadrzaj>
      <item>OKOVI NOVA društvo s ograničenom odgovornošću za trgovinu, posredništvo, preradu lima i transport, OIB 99037892567, Kralja Tomislava 6,42223 Varaždinske Toplice</item>
      <item>RH MINISTARSTVO FINANCIJA - POREZNA UPRAVA Područni ured sjeverna Hrvatska, OIB 18683136487, Graberje 1,42000 Varaždin</item>
      <item>Županijsko državno odvjetništvo u Varaždinu</item>
      <item>Daniel Deković, stečajni upravitelj, OIB 76292704973, Novačka 329,10000 Zagreb</item>
      <item>FINA, Vrtni put 3,10000 Zagreb</item>
      <item>Porezna uprava, Ispostava Varaždin, Graberje 1,42000 Varaždin</item>
      <item>Sudski registar Trgovačkog suda u Varaždinu</item>
      <item>Općinski sud u Varaždinu, Zemljišnoknjižni odjel</item>
      <item>Nikola Mikulčić, OIB 11030722566, Vladimira Gotovca 9,42000 Varaždin</item>
      <item>Nevenka Hlebar,odvjetnica, Kranjčevićeva l,42000 Varaždin</item>
    </izvorni_sadrzaj>
    <derivirana_varijabla naziv="DomainObject.Predmet.SudioniciListAdressOIB_1">
      <item>OKOVI NOVA društvo s ograničenom odgovornošću za trgovinu, posredništvo, preradu lima i transport, OIB 99037892567, Kralja Tomislava 6,42223 Varaždinske Toplice</item>
      <item>RH MINISTARSTVO FINANCIJA - POREZNA UPRAVA Područni ured sjeverna Hrvatska, OIB 18683136487, Graberje 1,42000 Varaždin</item>
      <item>Županijsko državno odvjetništvo u Varaždinu</item>
      <item>Daniel Deković, stečajni upravitelj, OIB 76292704973, Novačka 329,10000 Zagreb</item>
      <item>FINA, Vrtni put 3,10000 Zagreb</item>
      <item>Porezna uprava, Ispostava Varaždin, Graberje 1,42000 Varaždin</item>
      <item>Sudski registar Trgovačkog suda u Varaždinu</item>
      <item>Općinski sud u Varaždinu, Zemljišnoknjižni odjel</item>
      <item>Nikola Mikulčić, OIB 11030722566, Vladimira Gotovca 9,42000 Varaždin</item>
      <item>Nevenka Hlebar,odvjetnica, Kranjčevićeva l,42000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9DD7269-109B-4536-AEB2-B6D861DC428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232</properties:Words>
  <properties:Characters>1204</properties:Characters>
  <properties:Lines>51</properties:Lines>
  <properties:Paragraphs>20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1583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dcterms:modified xmlns:xsi="http://www.w3.org/2001/XMLSchema-instance" xsi:type="dcterms:W3CDTF">2016-11-08T11:15:00Z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St-609/2016-19 / Odluka - Rješenje o zakazivanju ispitnog - izvještajnog ročišta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