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1b24" w14:paraId="7611b24" w:rsidRDefault="0002317C" w:rsidP="00910611" w:rsidR="000231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317C" w:rsidP="00910611" w:rsidR="0002317C">
      <w:r>
        <w:rPr>
          <w:rFonts w:eastAsia="MS Mincho"/>
        </w:rPr>
        <w:t>REPUBLIKA HRVATSKA</w:t>
      </w:r>
    </w:p>
    <w:p w:rsidRDefault="0002317C" w:rsidP="00910611" w:rsidR="0002317C">
      <w:r>
        <w:rPr>
          <w:rFonts w:eastAsia="MS Mincho"/>
        </w:rPr>
        <w:t>TRGOVAČKI SUD U RIJECI</w:t>
      </w:r>
    </w:p>
    <w:p w:rsidRDefault="0002317C" w:rsidR="0002317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F86F5F" w:rsidR="00F86F5F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F86F5F" w:rsidR="00F86F5F" w:rsidRPr="001C152F">
      <w:pPr>
        <w:jc w:val="both"/>
        <w:rPr>
          <w:rFonts w:hAnsi="Times New Roman" w:ascii="Times New Roman"/>
          <w:b w:val="false"/>
        </w:rPr>
      </w:pPr>
    </w:p>
    <w:p w:rsidRDefault="00AB03AA" w:rsidP="00AB03AA" w:rsidR="00AB03AA" w:rsidRPr="00AB03A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AB03AA">
        <w:rPr>
          <w:rFonts w:hAnsi="Times New Roman" w:ascii="Times New Roman"/>
          <w:b w:val="false"/>
        </w:rPr>
        <w:tab/>
      </w:r>
      <w:r w:rsidRPr="00AB03A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AB03AA">
        <w:rPr>
          <w:rFonts w:hAnsi="Times New Roman" w:ascii="Times New Roman"/>
          <w:b w:val="false"/>
          <w:bCs/>
        </w:rPr>
        <w:t>KATUNAR VINARIJA</w:t>
      </w:r>
      <w:r w:rsidRPr="00AB03AA">
        <w:rPr>
          <w:rFonts w:hAnsi="Times New Roman" w:ascii="Times New Roman"/>
          <w:b w:val="false"/>
        </w:rPr>
        <w:t xml:space="preserve"> društvo s ograničenom odgovornošću za proizvodnju vina i trgovinu Vrbnik, Vinogradska 17, OIB: 70619834717, MBS: 040134180, dana 20.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420048" w:rsidRPr="00420048">
        <w:rPr>
          <w:rFonts w:hAnsi="Times New Roman" w:ascii="Times New Roman"/>
          <w:b w:val="false"/>
        </w:rPr>
        <w:t>Mirjana Gašparović, OIB: 36691101554, Podšupera 55, Crikvenica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AB03AA">
        <w:rPr>
          <w:rFonts w:hAnsi="Times New Roman" w:ascii="Times New Roman"/>
          <w:b w:val="false"/>
        </w:rPr>
        <w:t>15. travnja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AB03AA" w:rsidRPr="00AB03AA">
        <w:rPr>
          <w:rFonts w:hAnsi="Times New Roman" w:ascii="Times New Roman"/>
          <w:b w:val="false"/>
          <w:bCs/>
        </w:rPr>
        <w:t>KATUNAR VINARIJA</w:t>
      </w:r>
      <w:r w:rsidR="00AB03AA" w:rsidRPr="00AB03AA">
        <w:rPr>
          <w:rFonts w:hAnsi="Times New Roman" w:ascii="Times New Roman"/>
          <w:b w:val="false"/>
        </w:rPr>
        <w:t xml:space="preserve"> društvo s ograničenom odgovornošću za proizvodnju vina i trgovinu Vrbnik, Vinogradska 17, OIB: 70619834717, MBS: 040134180</w:t>
      </w:r>
      <w:r w:rsidR="00420048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AB03AA">
        <w:rPr>
          <w:rFonts w:eastAsia="Calibri" w:hAnsi="Times New Roman" w:ascii="Times New Roman"/>
          <w:b w:val="false"/>
        </w:rPr>
        <w:t>20</w:t>
      </w:r>
      <w:r w:rsidR="008124B4">
        <w:rPr>
          <w:rFonts w:eastAsia="Calibri" w:hAnsi="Times New Roman" w:ascii="Times New Roman"/>
          <w:b w:val="false"/>
        </w:rPr>
        <w:t>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AB03AA">
        <w:rPr>
          <w:rFonts w:hAnsi="Times New Roman" w:ascii="Times New Roman"/>
          <w:b w:val="false"/>
        </w:rPr>
        <w:t>20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F86F5F" w:rsidR="00F86F5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 w:rsidRPr="001C152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F86F5F" w:rsidR="00F86F5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F86F5F" w:rsidR="00F86F5F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AB03AA">
        <w:rPr>
          <w:rFonts w:hAnsi="Times New Roman" w:ascii="Times New Roman"/>
          <w:b w:val="false"/>
        </w:rPr>
        <w:t>20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849" w:rsidR="00B42849">
      <w:r>
        <w:separator/>
      </w:r>
    </w:p>
  </w:endnote>
  <w:endnote w:id="0" w:type="continuationSeparator">
    <w:p w:rsidRDefault="00B42849" w:rsidR="00B42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1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849" w:rsidR="00B42849">
      <w:r>
        <w:separator/>
      </w:r>
    </w:p>
  </w:footnote>
  <w:footnote w:id="0" w:type="continuationSeparator">
    <w:p w:rsidRDefault="00B42849" w:rsidR="00B42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AB03AA">
      <w:rPr>
        <w:rFonts w:hAnsi="Times New Roman" w:ascii="Times New Roman"/>
        <w:b w:val="false"/>
      </w:rPr>
      <w:t>1169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5B65C5">
      <w:rPr>
        <w:rFonts w:hAnsi="Times New Roman" w:ascii="Times New Roman"/>
        <w:b w:val="false"/>
      </w:rPr>
      <w:t>-4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317C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3585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B65C5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3AA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284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2CE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6F5F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B65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65C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3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1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B65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65C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3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1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KATUNAR VINARIJA društvo s ograničenom odgovornošću za proizvodnju vina i trgovinu</izvorni_sadrzaj>
    <derivirana_varijabla naziv="DomainObject.Predmet.ProtustrankaFormated_1">  KATUNAR VINARIJA društvo s ograničenom odgovornošću za proizvodnju vina i trgovinu</derivirana_varijabla>
  </DomainObject.Predmet.ProtustrankaFormated>
  <DomainObject.Predmet.ProtustrankaFormatedOIB>
    <izvorni_sadrzaj>  KATUNAR VINARIJA društvo s ograničenom odgovornošću za proizvodnju vina i trgovinu, OIB 70619834717</izvorni_sadrzaj>
    <derivirana_varijabla naziv="DomainObject.Predmet.ProtustrankaFormatedOIB_1">  KATUNAR VINARIJA društvo s ograničenom odgovornošću za proizvodnju vina i trgovinu, OIB 70619834717</derivirana_varijabla>
  </DomainObject.Predmet.ProtustrankaFormatedOIB>
  <DomainObject.Predmet.ProtustrankaFormatedWithAdress>
    <izvorni_sadrzaj> KATUNAR VINARIJA društvo s ograničenom odgovornošću za proizvodnju vina i trgovinu, Vinogradska 17, 51500 Vrbnik</izvorni_sadrzaj>
    <derivirana_varijabla naziv="DomainObject.Predmet.ProtustrankaFormatedWithAdress_1"> KATUNAR VINARIJA društvo s ograničenom odgovornošću za proizvodnju vina i trgovinu, Vinogradska 17, 51500 Vrbnik</derivirana_varijabla>
  </DomainObject.Predmet.ProtustrankaFormatedWithAdress>
  <DomainObject.Predmet.ProtustrankaFormatedWithAdressOIB>
    <izvorni_sadrzaj> KATUNAR VINARIJA društvo s ograničenom odgovornošću za proizvodnju vina i trgovinu, OIB 70619834717, Vinogradska 17, 51500 Vrbnik</izvorni_sadrzaj>
    <derivirana_varijabla naziv="DomainObject.Predmet.ProtustrankaFormatedWithAdressOIB_1"> KATUNAR VINARIJA društvo s ograničenom odgovornošću za proizvodnju vina i trgovinu, OIB 70619834717, Vinogradska 17, 51500 Vrbnik</derivirana_varijabla>
  </DomainObject.Predmet.ProtustrankaFormatedWithAdressOIB>
  <DomainObject.Predmet.ProtustrankaWithAdress>
    <izvorni_sadrzaj>KATUNAR VINARIJA društvo s ograničenom odgovornošću za proizvodnju vina i trgovinu Vinogradska 17, 51500 Vrbnik</izvorni_sadrzaj>
    <derivirana_varijabla naziv="DomainObject.Predmet.ProtustrankaWithAdress_1">KATUNAR VINARIJA društvo s ograničenom odgovornošću za proizvodnju vina i trgovinu Vinogradska 17, 51500 Vrbnik</derivirana_varijabla>
  </DomainObject.Predmet.ProtustrankaWithAdress>
  <DomainObject.Predmet.ProtustrankaWithAdressOIB>
    <izvorni_sadrzaj>KATUNAR VINARIJA društvo s ograničenom odgovornošću za proizvodnju vina i trgovinu, OIB 70619834717, Vinogradska 17, 51500 Vrbnik</izvorni_sadrzaj>
    <derivirana_varijabla naziv="DomainObject.Predmet.ProtustrankaWithAdressOIB_1">KATUNAR VINARIJA društvo s ograničenom odgovornošću za proizvodnju vina i trgovinu, OIB 70619834717, Vinogradska 17, 51500 Vrbnik</derivirana_varijabla>
  </DomainObject.Predmet.ProtustrankaWithAdressOIB>
  <DomainObject.Predmet.ProtustrankaNazivFormated>
    <izvorni_sadrzaj>KATUNAR VINARIJA društvo s ograničenom odgovornošću za proizvodnju vina i trgovinu</izvorni_sadrzaj>
    <derivirana_varijabla naziv="DomainObject.Predmet.ProtustrankaNazivFormated_1">KATUNAR VINARIJA društvo s ograničenom odgovornošću za proizvodnju vina i trgovinu</derivirana_varijabla>
  </DomainObject.Predmet.ProtustrankaNazivFormated>
  <DomainObject.Predmet.ProtustrankaNazivFormatedOIB>
    <izvorni_sadrzaj>KATUNAR VINARIJA društvo s ograničenom odgovornošću za proizvodnju vina i trgovinu, OIB 70619834717</izvorni_sadrzaj>
    <derivirana_varijabla naziv="DomainObject.Predmet.ProtustrankaNazivFormatedOIB_1">KATUNAR VINARIJA društvo s ograničenom odgovornošću za proizvodnju vina i trgovinu, OIB 70619834717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KATUNAR VINARIJA društvo s ograničenom odgovornošću za proizvodnju vina i trgovinu</item>
    </izvorni_sadrzaj>
    <derivirana_varijabla naziv="DomainObject.Predmet.ProtuStrankaListFormated_1">
      <item>KATUNAR VINARIJA društvo s ograničenom odgovornošću za proizvodnju vina i trgovinu</item>
    </derivirana_varijabla>
  </DomainObject.Predmet.ProtuStrankaListFormated>
  <DomainObject.Predmet.ProtuStrankaListFormatedOIB>
    <izvorni_sadrzaj>
      <item>KATUNAR VINARIJA društvo s ograničenom odgovornošću za proizvodnju vina i trgovinu, OIB 70619834717</item>
    </izvorni_sadrzaj>
    <derivirana_varijabla naziv="DomainObject.Predmet.ProtuStrankaListFormatedOIB_1">
      <item>KATUNAR VINARIJA društvo s ograničenom odgovornošću za proizvodnju vina i trgovinu, OIB 70619834717</item>
    </derivirana_varijabla>
  </DomainObject.Predmet.ProtuStrankaListFormatedOIB>
  <DomainObject.Predmet.ProtuStrankaListFormatedWithAdress>
    <izvorni_sadrzaj>
      <item>KATUNAR VINARIJA društvo s ograničenom odgovornošću za proizvodnju vina i trgovinu, Vinogradska 17, 51500 Vrbnik</item>
    </izvorni_sadrzaj>
    <derivirana_varijabla naziv="DomainObject.Predmet.ProtuStrankaListFormatedWithAdress_1">
      <item>KATUNAR VINARIJA društvo s ograničenom odgovornošću za proizvodnju vina i trgovinu, Vinogradska 17, 51500 Vrbnik</item>
    </derivirana_varijabla>
  </DomainObject.Predmet.ProtuStrankaListFormatedWithAdress>
  <DomainObject.Predmet.ProtuStrankaListFormatedWithAdressOIB>
    <izvorni_sadrzaj>
      <item>KATUNAR VINARIJA društvo s ograničenom odgovornošću za proizvodnju vina i trgovinu, OIB 70619834717, Vinogradska 17, 51500 Vrbnik</item>
    </izvorni_sadrzaj>
    <derivirana_varijabla naziv="DomainObject.Predmet.ProtuStrankaListFormatedWithAdressOIB_1">
      <item>KATUNAR VINARIJA društvo s ograničenom odgovornošću za proizvodnju vina i trgovinu, OIB 70619834717, Vinogradska 17, 51500 Vrbnik</item>
    </derivirana_varijabla>
  </DomainObject.Predmet.ProtuStrankaListFormatedWithAdressOIB>
  <DomainObject.Predmet.ProtuStrankaListNazivFormated>
    <izvorni_sadrzaj>
      <item>KATUNAR VINARIJA društvo s ograničenom odgovornošću za proizvodnju vina i trgovinu</item>
    </izvorni_sadrzaj>
    <derivirana_varijabla naziv="DomainObject.Predmet.ProtuStrankaListNazivFormated_1">
      <item>KATUNAR VINARIJA društvo s ograničenom odgovornošću za proizvodnju vina i trgovinu</item>
    </derivirana_varijabla>
  </DomainObject.Predmet.ProtuStrankaListNazivFormated>
  <DomainObject.Predmet.ProtuStrankaListNazivFormatedOIB>
    <izvorni_sadrzaj>
      <item>KATUNAR VINARIJA društvo s ograničenom odgovornošću za proizvodnju vina i trgovinu, OIB 70619834717</item>
    </izvorni_sadrzaj>
    <derivirana_varijabla naziv="DomainObject.Predmet.ProtuStrankaListNazivFormatedOIB_1">
      <item>KATUNAR VINARIJA društvo s ograničenom odgovornošću za proizvodnju vina i trgovinu, OIB 70619834717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KATUNAR VINARIJA društvo s ograničenom odgovornošću za proizvodnju vina i trgovinu</izvorni_sadrzaj>
    <derivirana_varijabla naziv="DomainObject.Predmet.ProtustrankaIDrugi_1">KATUNAR VINARIJA društvo s ograničenom odgovornošću za proizvodnju vina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KATUNAR VINARIJA društvo s ograničenom odgovornošću za proizvodnju vina i trgovinu, OIB 70619834717, Vinogradska 17, 51500 Vrbnik</izvorni_sadrzaj>
    <derivirana_varijabla naziv="DomainObject.Predmet.ProtustrankaIDrugiAdressOIB_1">KATUNAR VINARIJA društvo s ograničenom odgovornošću za proizvodnju vina i trgovinu, OIB 70619834717, Vinogradska 17, 51500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KATUNAR VINARIJA društvo s ograničenom odgovornošću za proizvodnju vina i trgovinu</item>
    </izvorni_sadrzaj>
    <derivirana_varijabla naziv="DomainObject.Predmet.SudioniciListNaziv_1">
      <item>FINA Rijeka</item>
      <item>KATUNAR VINARIJA društvo s ograničenom odgovornošću za proizvodnju vina i trgovinu</item>
    </derivirana_varijabla>
  </DomainObject.Predmet.SudioniciListNaziv>
  <DomainObject.Predmet.SudioniciListAdressOIB>
    <izvorni_sadrzaj>
      <item>FINA Rijeka, OIB 85821130368, Frana Kurelca 8,51000 Rijeka</item>
      <item>KATUNAR VINARIJA društvo s ograničenom odgovornošću za proizvodnju vina i trgovinu, OIB 70619834717, Vinogradska 17,51500 Vrbnik</item>
    </izvorni_sadrzaj>
    <derivirana_varijabla naziv="DomainObject.Predmet.SudioniciListAdressOIB_1">
      <item>FINA Rijeka, OIB 85821130368, Frana Kurelca 8,51000 Rijeka</item>
      <item>KATUNAR VINARIJA društvo s ograničenom odgovornošću za proizvodnju vina i trgovinu, OIB 70619834717, Vinogradska 17,51500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70619834717</item>
    </izvorni_sadrzaj>
    <derivirana_varijabla naziv="DomainObject.Predmet.SudioniciListNazivOIB_1">
      <item>, OIB 85821130368</item>
      <item>, OIB 70619834717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351</properties:Words>
  <properties:Characters>1872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2016-12-20T12:09:00Z</dcterms:created>
  <dc:creator>korlevicd</dc:creator>
  <cp:lastModifiedBy>Danijela Fumić</cp:lastModifiedBy>
  <cp:lastPrinted>2016-12-20T12:08:00Z</cp:lastPrinted>
  <dcterms:modified xmlns:xsi="http://www.w3.org/2001/XMLSchema-instance" xsi:type="dcterms:W3CDTF">2016-12-20T12:10:00Z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