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a116" w14:paraId="e7da116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AC27BA">
        <w:rPr>
          <w:rFonts w:cs="Times New Roman" w:eastAsia="MS Mincho" w:hAnsi="Times New Roman" w:ascii="Times New Roman"/>
          <w:sz w:val="24"/>
        </w:rPr>
        <w:t>20</w:t>
      </w:r>
      <w:r w:rsidR="00A27483">
        <w:rPr>
          <w:rFonts w:cs="Times New Roman" w:eastAsia="MS Mincho" w:hAnsi="Times New Roman" w:ascii="Times New Roman"/>
          <w:sz w:val="24"/>
        </w:rPr>
        <w:t>. travnja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AC27BA">
        <w:rPr>
          <w:bCs/>
          <w:lang w:eastAsia="en-US"/>
        </w:rPr>
        <w:t>U IZRADI jednostavno društvo s ograničenom odgovornošću za dizajn Rijeka, Petra Zrinskog 4 ( MBS 040348436 – OIB 04161603139 )</w:t>
      </w:r>
      <w:r w:rsidR="002C45C6"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2C45C6">
        <w:rPr>
          <w:rFonts w:cs="Times New Roman" w:eastAsia="MS Mincho" w:hAnsi="Times New Roman" w:ascii="Times New Roman"/>
          <w:sz w:val="24"/>
        </w:rPr>
        <w:t>11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AC27BA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6C3A87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</w:rPr>
      </w:pPr>
      <w:r w:rsidRPr="00D4711D">
        <w:rPr>
          <w:rFonts w:cs="Times New Roman" w:eastAsia="MS Mincho" w:hAnsi="Times New Roman" w:ascii="Times New Roman"/>
          <w:sz w:val="24"/>
        </w:rPr>
        <w:t xml:space="preserve">za dužnika: </w:t>
      </w:r>
      <w:r w:rsidR="00D4711D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D4711D" w:rsidP="00D4711D" w:rsidR="00D4711D" w:rsidRPr="00D4711D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A27483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A27483" w:rsidR="006C3A87" w:rsidRPr="00A27483">
      <w:pPr>
        <w:ind w:firstLine="360"/>
        <w:jc w:val="both"/>
      </w:pPr>
      <w:r>
        <w:t>Čita se prijedlog za otvaranje stečajnog postupka.</w:t>
      </w:r>
    </w:p>
    <w:p w:rsidRDefault="00AC27BA" w:rsidP="00AC27BA" w:rsidR="00AC27BA" w:rsidRPr="00D4711D">
      <w:pPr>
        <w:ind w:firstLine="360"/>
        <w:jc w:val="both"/>
      </w:pPr>
      <w:r w:rsidRPr="00D4711D">
        <w:t xml:space="preserve">Utvrđuje se da su dužnik i </w:t>
      </w:r>
      <w:r w:rsidRPr="00D4711D">
        <w:rPr>
          <w:rFonts w:eastAsia="MS Mincho"/>
        </w:rPr>
        <w:t>zastupnik dužnika</w:t>
      </w:r>
      <w:r w:rsidR="00417B57" w:rsidRPr="00D4711D">
        <w:rPr>
          <w:rFonts w:eastAsia="MS Mincho"/>
        </w:rPr>
        <w:t xml:space="preserve"> po zakonu</w:t>
      </w:r>
      <w:r w:rsidRPr="00D4711D">
        <w:rPr>
          <w:rFonts w:eastAsia="MS Mincho"/>
        </w:rPr>
        <w:t xml:space="preserve"> </w:t>
      </w:r>
      <w:r w:rsidRPr="00D4711D">
        <w:t xml:space="preserve">rješenje o pokretanju </w:t>
      </w:r>
      <w:r w:rsidRPr="00D4711D">
        <w:rPr>
          <w:rFonts w:eastAsia="MS Mincho"/>
        </w:rPr>
        <w:t>prethodnog postupka primili putem mrežne stranice e-Oglasna ploča sudova.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AC27BA">
        <w:t>9. ožujka 2017</w:t>
      </w:r>
      <w:r>
        <w:t xml:space="preserve">. godine dostavio podnesak u kojem je naveo da dužnik na dan </w:t>
      </w:r>
      <w:r w:rsidR="00417B57" w:rsidRPr="00417B57">
        <w:t>23. rujna</w:t>
      </w:r>
      <w:r w:rsidR="00A27483" w:rsidRPr="00417B57">
        <w:t xml:space="preserve"> 2016</w:t>
      </w:r>
      <w:r w:rsidR="00A27483" w:rsidRPr="00A27483">
        <w:t>.</w:t>
      </w:r>
      <w:r w:rsidR="00417B57">
        <w:t xml:space="preserve"> godine u O</w:t>
      </w:r>
      <w:r>
        <w:t xml:space="preserve">čevidniku redoslijeda osnova za plaćanje ima neizvršene osnove za plaćanje u neprekinutom razdoblju od </w:t>
      </w:r>
      <w:r w:rsidRPr="00417B57">
        <w:t>120</w:t>
      </w:r>
      <w:r>
        <w:t xml:space="preserve"> dana u ukupnom iznosu od </w:t>
      </w:r>
      <w:r w:rsidR="00417B57" w:rsidRPr="00417B57">
        <w:t>5.117,58</w:t>
      </w:r>
      <w:r w:rsidRPr="00A27483">
        <w:t xml:space="preserve"> </w:t>
      </w:r>
      <w:r>
        <w:t>kn.</w:t>
      </w:r>
    </w:p>
    <w:p w:rsidRDefault="000D73D9" w:rsidP="00A27483" w:rsidR="00A27483">
      <w:pPr>
        <w:ind w:firstLine="360"/>
        <w:jc w:val="both"/>
      </w:pPr>
      <w:r>
        <w:t>Utvrđuje se da dužnik n</w:t>
      </w:r>
      <w:r w:rsidR="00AC27BA">
        <w:t>ije postupio po nalogu suda, te</w:t>
      </w:r>
      <w:r>
        <w:t xml:space="preserve"> da nije podnio sudu pisano očitovanje o prijedlogu.</w:t>
      </w:r>
      <w:r w:rsidR="00A27483" w:rsidRPr="00A27483">
        <w:t xml:space="preserve"> </w:t>
      </w:r>
    </w:p>
    <w:p w:rsidRDefault="00A27483" w:rsidP="00A27483" w:rsidR="000D73D9">
      <w:pPr>
        <w:ind w:firstLine="360"/>
        <w:jc w:val="both"/>
      </w:pPr>
      <w:r>
        <w:t xml:space="preserve">Utvrđuje se da zastupnik po zakonu dužnika nije podnio sudu izvješće o financijsko-gospodarskom stanju dužnika niti popis imovine.  </w:t>
      </w:r>
    </w:p>
    <w:p w:rsidRDefault="00D4711D" w:rsidP="00D4711D" w:rsidR="00D4711D">
      <w:pPr>
        <w:rPr>
          <w:rFonts w:cs="Arial" w:hAnsi="Arial" w:ascii="Arial"/>
        </w:rPr>
      </w:pPr>
      <w:r>
        <w:tab/>
      </w:r>
      <w:r>
        <w:tab/>
      </w:r>
    </w:p>
    <w:p w:rsidRDefault="00D4711D" w:rsidP="00D4711D" w:rsidR="00D4711D">
      <w:pPr>
        <w:ind w:firstLine="360"/>
        <w:jc w:val="both"/>
      </w:pPr>
      <w:r>
        <w:t xml:space="preserve">Sudac donosi </w:t>
      </w:r>
    </w:p>
    <w:p w:rsidRDefault="00D4711D" w:rsidP="00D4711D" w:rsidR="00D4711D">
      <w:pPr>
        <w:jc w:val="center"/>
      </w:pPr>
      <w:r>
        <w:t>r j e š e n j e</w:t>
      </w:r>
    </w:p>
    <w:p w:rsidRDefault="00D4711D" w:rsidP="00D4711D" w:rsidR="00D4711D">
      <w:pPr>
        <w:ind w:firstLine="348" w:left="360"/>
        <w:jc w:val="center"/>
      </w:pPr>
    </w:p>
    <w:p w:rsidRDefault="00D4711D" w:rsidP="00D4711D" w:rsidR="00D4711D">
      <w:pPr>
        <w:ind w:firstLine="348" w:left="360"/>
        <w:jc w:val="center"/>
      </w:pPr>
    </w:p>
    <w:p w:rsidRDefault="00D4711D" w:rsidP="00D4711D" w:rsidR="00D4711D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D4711D" w:rsidP="00D4711D" w:rsidR="00D4711D" w:rsidRPr="00C175AC">
      <w:pPr>
        <w:jc w:val="center"/>
      </w:pPr>
      <w:r>
        <w:t xml:space="preserve">21. rujna </w:t>
      </w:r>
      <w:r w:rsidRPr="00C175AC">
        <w:t>201</w:t>
      </w:r>
      <w:r>
        <w:t>7.  u  11,00</w:t>
      </w:r>
      <w:r w:rsidRPr="00C175AC">
        <w:t xml:space="preserve"> sati</w:t>
      </w:r>
    </w:p>
    <w:p w:rsidRDefault="00D4711D" w:rsidP="00D4711D" w:rsidR="00D4711D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D4711D" w:rsidP="00D4711D" w:rsidR="00D4711D">
      <w:pPr>
        <w:jc w:val="both"/>
      </w:pPr>
    </w:p>
    <w:p w:rsidRDefault="00D4711D" w:rsidP="00D4711D" w:rsidR="00D4711D">
      <w:pPr>
        <w:jc w:val="both"/>
      </w:pPr>
      <w:r>
        <w:lastRenderedPageBreak/>
        <w:t>II</w:t>
      </w:r>
      <w:r>
        <w:tab/>
        <w:t xml:space="preserve">Ponovno se nalaže osobama koje vode poslove dužnika da u roku od 15 dana od dana dostave ovog rješenja, pozivom na </w:t>
      </w:r>
      <w:proofErr w:type="spellStart"/>
      <w:r>
        <w:t>posl</w:t>
      </w:r>
      <w:proofErr w:type="spellEnd"/>
      <w:r>
        <w:t>. br. 7 St-1434/2016 predaju sudu pisano izvješće o financijsko-gospodarskom stanju dužnika te popis imovine.</w:t>
      </w:r>
    </w:p>
    <w:p w:rsidRDefault="00D4711D" w:rsidP="00D4711D" w:rsidR="00D4711D" w:rsidRPr="003408AE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AC27BA">
        <w:t>11,0</w:t>
      </w:r>
      <w:r w:rsidR="00D4711D">
        <w:t>3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Pr="00AC27BA">
        <w:rPr>
          <w:b/>
        </w:rPr>
        <w:t xml:space="preserve">   </w:t>
      </w:r>
      <w:r w:rsidR="00AC27BA">
        <w:t xml:space="preserve">    </w:t>
      </w:r>
    </w:p>
    <w:p w:rsidRDefault="006C3A87" w:rsidP="006C3A87" w:rsidR="006C3A87"/>
    <w:p w:rsidRDefault="006C3A87" w:rsidP="006C3A87" w:rsidR="006C3A87"/>
    <w:p w:rsidRDefault="00A27483" w:rsidP="00417B57" w:rsidR="00D4711D">
      <w:r>
        <w:tab/>
      </w:r>
      <w:r>
        <w:tab/>
      </w:r>
      <w:r>
        <w:tab/>
      </w:r>
      <w:r>
        <w:tab/>
        <w:t xml:space="preserve"> </w:t>
      </w:r>
    </w:p>
    <w:p w:rsidRDefault="00D4711D" w:rsidP="00D4711D" w:rsidR="00E67F75" w:rsidRPr="00417B57">
      <w:pPr>
        <w:ind w:firstLine="708" w:left="2124"/>
        <w:rPr>
          <w:rFonts w:cs="Arial" w:hAnsi="Arial" w:ascii="Arial"/>
        </w:rPr>
      </w:pPr>
      <w:r>
        <w:t xml:space="preserve"> </w:t>
      </w:r>
      <w:r w:rsidR="00A27483">
        <w:t xml:space="preserve">      </w:t>
      </w:r>
      <w:r>
        <w:t xml:space="preserve"> </w:t>
      </w:r>
      <w:r w:rsidR="00A27483">
        <w:t xml:space="preserve"> </w:t>
      </w:r>
      <w:r w:rsidR="006C3A87">
        <w:t xml:space="preserve">Zapisničar                  </w:t>
      </w:r>
      <w:r w:rsidR="00A27483">
        <w:t xml:space="preserve">               </w:t>
      </w:r>
      <w:r w:rsidR="006C3A87">
        <w:t xml:space="preserve">    </w:t>
      </w:r>
      <w:r w:rsidR="006C3A87">
        <w:tab/>
      </w:r>
      <w:r w:rsidR="006C3A87">
        <w:tab/>
      </w:r>
    </w:p>
    <w:sectPr w:rsidR="00E67F75" w:rsidRPr="00417B5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756" w:rsidP="00704453" w:rsidR="00497756">
      <w:r>
        <w:separator/>
      </w:r>
    </w:p>
  </w:endnote>
  <w:endnote w:id="0" w:type="continuationSeparator">
    <w:p w:rsidRDefault="00497756" w:rsidP="00704453" w:rsidR="00497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D05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756" w:rsidP="00704453" w:rsidR="00497756">
      <w:r>
        <w:separator/>
      </w:r>
    </w:p>
  </w:footnote>
  <w:footnote w:id="0" w:type="continuationSeparator">
    <w:p w:rsidRDefault="00497756" w:rsidP="00704453" w:rsidR="00497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AC27BA">
      <w:t>1434</w:t>
    </w:r>
    <w:r w:rsidR="00BF1E76">
      <w:t>/</w:t>
    </w:r>
    <w:r w:rsidR="002C45C6">
      <w:t>20</w:t>
    </w:r>
    <w:r w:rsidR="00BF1E76">
      <w:t>16</w:t>
    </w:r>
    <w:r w:rsidR="002F1FDE">
      <w:t>-</w:t>
    </w:r>
    <w:r w:rsidR="00F22D05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17B57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97756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2946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483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27BA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4711D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5C6D"/>
    <w:rsid w:val="00F166C3"/>
    <w:rsid w:val="00F22D05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47E3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5C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5C6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C6D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C6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C6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5C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5C6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C6D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C6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C6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20. travnja 2017.</izvorni_sadrzaj>
    <derivirana_varijabla naziv="DomainObject.StvarniPocetakDatum_1">20. travnja 2017.</derivirana_varijabla>
  </DomainObject.StvarniPocetakDatum>
  <DomainObject.StvarniZavrsetakDatum>
    <izvorni_sadrzaj>20. travnja 2017.</izvorni_sadrzaj>
    <derivirana_varijabla naziv="DomainObject.StvarniZavrsetakDatum_1">20. travnja 2017.</derivirana_varijabla>
  </DomainObject.StvarniZavrsetakDatum>
  <DomainObject.PlaniraniZavrsetakDatum>
    <izvorni_sadrzaj>20. travnja 2017.</izvorni_sadrzaj>
    <derivirana_varijabla naziv="DomainObject.PlaniraniZavrsetakDatum_1">20. travnja 2017.</derivirana_varijabla>
  </DomainObject.PlaniraniZavrsetakDatum>
  <DomainObject.PlaniraniPocetakDatum>
    <izvorni_sadrzaj>20. travnja 2017.</izvorni_sadrzaj>
    <derivirana_varijabla naziv="DomainObject.PlaniraniPocetakDatum_1">20. travnja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11:03</izvorni_sadrzaj>
    <derivirana_varijabla naziv="DomainObject.StvarniZavrsetakVrijeme_1">11:03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20. travnja 2017.</izvorni_sadrzaj>
    <derivirana_varijabla naziv="DomainObject.Zapisnik.DatumKreiranja_1">20.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St-1434/2016-10</izvorni_sadrzaj>
    <derivirana_varijabla naziv="DomainObject.Zapisnik.Oznaka_1">St-1434/2016-10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St-1434/2016</izvorni_sadrzaj>
    <derivirana_varijabla naziv="DomainObject.Predmet.OznakaBroj_1">St-1434/2016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 IZRADI j.d.o.o. zastupanog po punomoćniku Nina Lekić</izvorni_sadrzaj>
    <derivirana_varijabla naziv="DomainObject.Predmet.ProtustrankaFormated_1">  U IZRADI j.d.o.o. zastupanog po punomoćniku Nina Lekić</derivirana_varijabla>
  </DomainObject.Predmet.ProtustrankaFormated>
  <DomainObject.Predmet.ProtustrankaFormatedOIB>
    <izvorni_sadrzaj>  U IZRADI j.d.o.o., OIB 04161603139 zastupanog po punomoćniku Nina Lekić</izvorni_sadrzaj>
    <derivirana_varijabla naziv="DomainObject.Predmet.ProtustrankaFormatedOIB_1">  U IZRADI j.d.o.o., OIB 04161603139 zastupanog po punomoćniku Nina Lekić</derivirana_varijabla>
  </DomainObject.Predmet.ProtustrankaFormatedOIB>
  <DomainObject.Predmet.ProtustrankaFormatedWithAdress>
    <izvorni_sadrzaj> U IZRADI j.d.o.o., Petra Zrinskog 4, 51000 Rijeka zastupanog po punomoćniku Nina Lekić</izvorni_sadrzaj>
    <derivirana_varijabla naziv="DomainObject.Predmet.ProtustrankaFormatedWithAdress_1"> U IZRADI j.d.o.o., Petra Zrinskog 4, 51000 Rijeka zastupanog po punomoćniku Nina Lekić</derivirana_varijabla>
  </DomainObject.Predmet.ProtustrankaFormatedWithAdress>
  <DomainObject.Predmet.ProtustrankaFormatedWithAdressOIB>
    <izvorni_sadrzaj> U IZRADI j.d.o.o., OIB 04161603139, Petra Zrinskog 4, 51000 Rijeka zastupanog po punomoćniku Nina Lekić</izvorni_sadrzaj>
    <derivirana_varijabla naziv="DomainObject.Predmet.ProtustrankaFormatedWithAdressOIB_1"> U IZRADI j.d.o.o., OIB 04161603139, Petra Zrinskog 4, 51000 Rijeka zastupanog po punomoćniku Nina Lekić</derivirana_varijabla>
  </DomainObject.Predmet.ProtustrankaFormatedWithAdressOIB>
  <DomainObject.Predmet.ProtustrankaWithAdress>
    <izvorni_sadrzaj>U IZRADI j.d.o.o. Petra Zrinskog 4, 51000 Rijeka</izvorni_sadrzaj>
    <derivirana_varijabla naziv="DomainObject.Predmet.ProtustrankaWithAdress_1">U IZRADI j.d.o.o. Petra Zrinskog 4, 51000 Rijeka</derivirana_varijabla>
  </DomainObject.Predmet.ProtustrankaWithAdress>
  <DomainObject.Predmet.ProtustrankaWithAdressOIB>
    <izvorni_sadrzaj>U IZRADI j.d.o.o., OIB 04161603139, Petra Zrinskog 4, 51000 Rijeka</izvorni_sadrzaj>
    <derivirana_varijabla naziv="DomainObject.Predmet.ProtustrankaWithAdressOIB_1">U IZRADI j.d.o.o., OIB 04161603139, Petra Zrinskog 4, 51000 Rijeka</derivirana_varijabla>
  </DomainObject.Predmet.ProtustrankaWithAdressOIB>
  <DomainObject.Predmet.ProtustrankaNazivFormated>
    <izvorni_sadrzaj>U IZRADI j.d.o.o.</izvorni_sadrzaj>
    <derivirana_varijabla naziv="DomainObject.Predmet.ProtustrankaNazivFormated_1">U IZRADI j.d.o.o.</derivirana_varijabla>
  </DomainObject.Predmet.ProtustrankaNazivFormated>
  <DomainObject.Predmet.ProtustrankaNazivFormatedOIB>
    <izvorni_sadrzaj>U IZRADI j.d.o.o., OIB 04161603139</izvorni_sadrzaj>
    <derivirana_varijabla naziv="DomainObject.Predmet.ProtustrankaNazivFormatedOIB_1">U IZRADI j.d.o.o., OIB 04161603139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 IZRADI j.d.o.o. zastupanog po punomoćniku Nina Lekić</item>
    </izvorni_sadrzaj>
    <derivirana_varijabla naziv="DomainObject.Predmet.ProtuStrankaListFormated_1">
      <item>U IZRADI j.d.o.o. zastupanog po punomoćniku Nina Lekić</item>
    </derivirana_varijabla>
  </DomainObject.Predmet.ProtuStrankaListFormated>
  <DomainObject.Predmet.ProtuStrankaListFormatedOIB>
    <izvorni_sadrzaj>
      <item>U IZRADI j.d.o.o., OIB 04161603139 zastupanog po punomoćniku Nina Lekić</item>
    </izvorni_sadrzaj>
    <derivirana_varijabla naziv="DomainObject.Predmet.ProtuStrankaListFormatedOIB_1">
      <item>U IZRADI j.d.o.o., OIB 04161603139 zastupanog po punomoćniku Nina Lekić</item>
    </derivirana_varijabla>
  </DomainObject.Predmet.ProtuStrankaListFormatedOIB>
  <DomainObject.Predmet.ProtuStrankaListFormatedWithAdress>
    <izvorni_sadrzaj>
      <item>U IZRADI j.d.o.o., Petra Zrinskog 4, 51000 Rijeka zastupanog po punomoćniku Nina Lekić</item>
    </izvorni_sadrzaj>
    <derivirana_varijabla naziv="DomainObject.Predmet.ProtuStrankaListFormatedWithAdress_1">
      <item>U IZRADI j.d.o.o., Petra Zrinskog 4, 51000 Rijeka zastupanog po punomoćniku Nina Lekić</item>
    </derivirana_varijabla>
  </DomainObject.Predmet.ProtuStrankaListFormatedWithAdress>
  <DomainObject.Predmet.ProtuStrankaListFormatedWithAdressOIB>
    <izvorni_sadrzaj>
      <item>U IZRADI j.d.o.o., OIB 04161603139, Petra Zrinskog 4, 51000 Rijeka zastupanog po punomoćniku Nina Lekić</item>
    </izvorni_sadrzaj>
    <derivirana_varijabla naziv="DomainObject.Predmet.ProtuStrankaListFormatedWithAdressOIB_1">
      <item>U IZRADI j.d.o.o., OIB 04161603139, Petra Zrinskog 4, 51000 Rijeka zastupanog po punomoćniku Nina Lekić</item>
    </derivirana_varijabla>
  </DomainObject.Predmet.ProtuStrankaListFormatedWithAdressOIB>
  <DomainObject.Predmet.ProtuStrankaListNazivFormated>
    <izvorni_sadrzaj>
      <item>U IZRADI j.d.o.o.</item>
    </izvorni_sadrzaj>
    <derivirana_varijabla naziv="DomainObject.Predmet.ProtuStrankaListNazivFormated_1">
      <item>U IZRADI j.d.o.o.</item>
    </derivirana_varijabla>
  </DomainObject.Predmet.ProtuStrankaListNazivFormated>
  <DomainObject.Predmet.ProtuStrankaListNazivFormatedOIB>
    <izvorni_sadrzaj>
      <item>U IZRADI j.d.o.o., OIB 04161603139</item>
    </izvorni_sadrzaj>
    <derivirana_varijabla naziv="DomainObject.Predmet.ProtuStrankaListNazivFormatedOIB_1">
      <item>U IZRADI j.d.o.o., OIB 04161603139</item>
    </derivirana_varijabla>
  </DomainObject.Predmet.ProtuStrankaListNazivFormatedOIB>
  <DomainObject.Predmet.OstaliListFormated>
    <izvorni_sadrzaj>
      <item>Nina Lekić punomoćnik sudionika u postupku U IZRADI j.d.o.o.</item>
    </izvorni_sadrzaj>
    <derivirana_varijabla naziv="DomainObject.Predmet.OstaliListFormated_1">
      <item>Nina Lekić punomoćnik sudionika u postupku U IZRADI j.d.o.o.</item>
    </derivirana_varijabla>
  </DomainObject.Predmet.OstaliListFormated>
  <DomainObject.Predmet.OstaliListFormatedOIB>
    <izvorni_sadrzaj>
      <item>Nina Lekić, OIB 38077166539 punomoćnik sudionika u postupku U IZRADI j.d.o.o.</item>
    </izvorni_sadrzaj>
    <derivirana_varijabla naziv="DomainObject.Predmet.OstaliListFormatedOIB_1">
      <item>Nina Lekić, OIB 38077166539 punomoćnik sudionika u postupku U IZRADI j.d.o.o.</item>
    </derivirana_varijabla>
  </DomainObject.Predmet.OstaliListFormatedOIB>
  <DomainObject.Predmet.OstaliListFormatedWithAdress>
    <izvorni_sadrzaj>
      <item>Nina Lekić, Lopača 8, 51218 Lopača punomoćnik sudionika u postupku U IZRADI j.d.o.o.</item>
    </izvorni_sadrzaj>
    <derivirana_varijabla naziv="DomainObject.Predmet.OstaliListFormatedWithAdress_1">
      <item>Nina Lekić, Lopača 8, 51218 Lopača punomoćnik sudionika u postupku U IZRADI j.d.o.o.</item>
    </derivirana_varijabla>
  </DomainObject.Predmet.OstaliListFormatedWithAdress>
  <DomainObject.Predmet.OstaliListFormatedWithAdressOIB>
    <izvorni_sadrzaj>
      <item>Nina Lekić, OIB 38077166539, Lopača 8, 51218 Lopača punomoćnik sudionika u postupku U IZRADI j.d.o.o.</item>
    </izvorni_sadrzaj>
    <derivirana_varijabla naziv="DomainObject.Predmet.OstaliListFormatedWithAdressOIB_1">
      <item>Nina Lekić, OIB 38077166539, Lopača 8, 51218 Lopača punomoćnik sudionika u postupku U IZRADI j.d.o.o.</item>
    </derivirana_varijabla>
  </DomainObject.Predmet.OstaliListFormatedWithAdressOIB>
  <DomainObject.Predmet.OstaliListNazivFormated>
    <izvorni_sadrzaj>
      <item>Nina Lekić</item>
    </izvorni_sadrzaj>
    <derivirana_varijabla naziv="DomainObject.Predmet.OstaliListNazivFormated_1">
      <item>Nina Lekić</item>
    </derivirana_varijabla>
  </DomainObject.Predmet.OstaliListNazivFormated>
  <DomainObject.Predmet.OstaliListNazivFormatedOIB>
    <izvorni_sadrzaj>
      <item>Nina Lekić, OIB 38077166539</item>
    </izvorni_sadrzaj>
    <derivirana_varijabla naziv="DomainObject.Predmet.OstaliListNazivFormatedOIB_1">
      <item>Nina Lekić, OIB 38077166539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St-1434/2016-10</izvorni_sadrzaj>
    <derivirana_varijabla naziv="DomainObject.PoslovniBrojDokumenta_1">St-1434/2016-10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 IZRADI j.d.o.o.</izvorni_sadrzaj>
    <derivirana_varijabla naziv="DomainObject.Predmet.ProtustrankaIDrugi_1">U IZRADI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 IZRADI j.d.o.o., OIB 04161603139, Petra Zrinskog 4, 51000 Rijeka</izvorni_sadrzaj>
    <derivirana_varijabla naziv="DomainObject.Predmet.ProtustrankaIDrugiAdressOIB_1">U IZRADI j.d.o.o., OIB 04161603139, Petra Zrinskog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 IZRADI j.d.o.o.</item>
      <item>Nina Lekić</item>
    </izvorni_sadrzaj>
    <derivirana_varijabla naziv="DomainObject.Predmet.SudioniciListNaziv_1">
      <item>FINA  Rijeka</item>
      <item>U IZRADI j.d.o.o.</item>
      <item>Nina Lekić</item>
    </derivirana_varijabla>
  </DomainObject.Predmet.SudioniciListNaziv>
  <DomainObject.Predmet.SudioniciListAdressOIB>
    <izvorni_sadrzaj>
      <item>FINA  Rijeka, OIB 85821130368, Frana Kurelca 8,51000 Rijeka</item>
      <item>U IZRADI j.d.o.o., OIB 04161603139, Petra Zrinskog 4,51000 Rijeka</item>
      <item>Nina Lekić, OIB 38077166539, Lopača 8,51218 Lopača</item>
    </izvorni_sadrzaj>
    <derivirana_varijabla naziv="DomainObject.Predmet.SudioniciListAdressOIB_1">
      <item>FINA  Rijeka, OIB 85821130368, Frana Kurelca 8,51000 Rijeka</item>
      <item>U IZRADI j.d.o.o., OIB 04161603139, Petra Zrinskog 4,51000 Rijeka</item>
      <item>Nina Lekić, OIB 38077166539, Lopača 8,51218 Lopača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04161603139</item>
      <item>, OIB 38077166539</item>
    </izvorni_sadrzaj>
    <derivirana_varijabla naziv="DomainObject.Predmet.SudioniciListNazivOIB_1">
      <item>, OIB 85821130368</item>
      <item>, OIB 04161603139</item>
      <item>, OIB 38077166539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40EC9-EA6A-4D69-B83F-D69497244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308</properties:Words>
  <properties:Characters>1635</properties:Characters>
  <properties:Lines>61</properties:Lines>
  <properties:Paragraphs>28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2017-01-05T09:36:00Z</dcterms:created>
  <dc:creator>Korisnik</dc:creator>
  <cp:lastModifiedBy>Tanja Fidel</cp:lastModifiedBy>
  <cp:lastPrinted>2017-04-20T09:14:00Z</cp:lastPrinted>
  <dcterms:modified xmlns:xsi="http://www.w3.org/2001/XMLSchema-instance" xsi:type="dcterms:W3CDTF">2017-04-20T09:14:00Z</dcterms:modified>
  <cp:revision>12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St-1434/2016-10 / Zapisnik - Ročište radi izjašnjenja o prijedlogu za otvaranje steč.post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