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982b7" w14:paraId="fd982b7"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884D84">
        <w:t>2</w:t>
      </w:r>
      <w:r w:rsidR="00BA279B">
        <w:t>918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BA279B">
        <w:t>918</w:t>
      </w:r>
      <w:r w:rsidR="00866C07">
        <w:t>/15</w:t>
      </w:r>
      <w:r>
        <w:t xml:space="preserve"> temeljem odredbe članka 430 Stečajnog zakona (NN br. 71/15) , dana</w:t>
      </w:r>
      <w:r w:rsidR="00866C07">
        <w:t xml:space="preserve"> </w:t>
      </w:r>
      <w:r w:rsidR="00FB77BE">
        <w:t>11</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BA279B">
      <w:pPr>
        <w:pStyle w:val="Odlomakpopisa"/>
        <w:numPr>
          <w:ilvl w:val="0"/>
          <w:numId w:val="1"/>
        </w:numPr>
        <w:jc w:val="both"/>
      </w:pPr>
      <w:r>
        <w:t xml:space="preserve">Prijedlog za skraćeni stečajni postupak podnesen je za </w:t>
      </w:r>
      <w:proofErr w:type="spellStart"/>
      <w:r w:rsidR="00BA279B">
        <w:t>M.S</w:t>
      </w:r>
      <w:proofErr w:type="spellEnd"/>
      <w:r w:rsidR="00BA279B">
        <w:t>. PLAN</w:t>
      </w:r>
      <w:r w:rsidR="00BA279B" w:rsidRPr="00034115">
        <w:t xml:space="preserve"> d.o.o., </w:t>
      </w:r>
      <w:r w:rsidR="00BA279B">
        <w:t>Zagreb, Novi Goljak 20</w:t>
      </w:r>
      <w:r w:rsidR="00BA279B" w:rsidRPr="00034115">
        <w:t xml:space="preserve">  OIB:</w:t>
      </w:r>
      <w:r w:rsidR="00BA279B">
        <w:t>49258112234,</w:t>
      </w:r>
      <w:r w:rsidR="00BA279B" w:rsidRPr="00034115">
        <w:t xml:space="preserve"> MBS: </w:t>
      </w:r>
      <w:r w:rsidR="00BA279B">
        <w:t>080478466.</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BA279B">
        <w:t>7.132,60</w:t>
      </w:r>
      <w:r w:rsidR="00215969">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11</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A7911"/>
    <w:rsid w:val="000D0856"/>
    <w:rsid w:val="001121E0"/>
    <w:rsid w:val="001633FF"/>
    <w:rsid w:val="001A6D8C"/>
    <w:rsid w:val="001F15A6"/>
    <w:rsid w:val="00215969"/>
    <w:rsid w:val="002A5293"/>
    <w:rsid w:val="00310A2F"/>
    <w:rsid w:val="0034073A"/>
    <w:rsid w:val="003E49FB"/>
    <w:rsid w:val="004B3FAE"/>
    <w:rsid w:val="004C710D"/>
    <w:rsid w:val="004F504D"/>
    <w:rsid w:val="00522FF0"/>
    <w:rsid w:val="0055792E"/>
    <w:rsid w:val="00564AC4"/>
    <w:rsid w:val="0060349D"/>
    <w:rsid w:val="00625DF0"/>
    <w:rsid w:val="00676F96"/>
    <w:rsid w:val="006C3559"/>
    <w:rsid w:val="0070296C"/>
    <w:rsid w:val="00765E2B"/>
    <w:rsid w:val="00782FA6"/>
    <w:rsid w:val="00795446"/>
    <w:rsid w:val="007A2FA1"/>
    <w:rsid w:val="007C16C0"/>
    <w:rsid w:val="00856D6E"/>
    <w:rsid w:val="00866C07"/>
    <w:rsid w:val="00884D84"/>
    <w:rsid w:val="00897B55"/>
    <w:rsid w:val="008A2E06"/>
    <w:rsid w:val="00922425"/>
    <w:rsid w:val="00AD28CA"/>
    <w:rsid w:val="00AD2A5F"/>
    <w:rsid w:val="00B04C4B"/>
    <w:rsid w:val="00B22A27"/>
    <w:rsid w:val="00BA279B"/>
    <w:rsid w:val="00CA1E89"/>
    <w:rsid w:val="00D92571"/>
    <w:rsid w:val="00DD4E3C"/>
    <w:rsid w:val="00E157AB"/>
    <w:rsid w:val="00E57064"/>
    <w:rsid w:val="00E82752"/>
    <w:rsid w:val="00EA4D37"/>
    <w:rsid w:val="00EA760B"/>
    <w:rsid w:val="00EE3583"/>
    <w:rsid w:val="00F16B88"/>
    <w:rsid w:val="00F3346A"/>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C16C0"/>
    <w:rPr>
      <w:color w:val="808080"/>
      <w:bdr w:space="0" w:sz="0" w:color="auto" w:val="none"/>
      <w:shd w:fill="auto" w:color="auto" w:val="clear"/>
    </w:rPr>
  </w:style>
  <w:style w:customStyle="true" w:styleId="eSPISCCParagraphDefaultFont" w:type="character">
    <w:name w:val="eSPIS_CC_Paragraph Default Font"/>
    <w:basedOn w:val="Zadanifontodlomka"/>
    <w:rsid w:val="007C16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16C0"/>
    <w:rPr>
      <w:bdr w:space="0" w:sz="0" w:color="auto" w:val="none"/>
      <w:shd w:fill="FFFFCC" w:color="auto" w:val="clear"/>
      <w:lang w:val="hr-HR"/>
    </w:rPr>
  </w:style>
  <w:style w:customStyle="true" w:styleId="PozadinaSvijetloCrvena" w:type="character">
    <w:name w:val="Pozadina_SvijetloCrvena"/>
    <w:basedOn w:val="eSPISCCParagraphDefaultFont"/>
    <w:rsid w:val="007C16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16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7C16C0"/>
    <w:rPr>
      <w:color w:val="808080"/>
      <w:bdr w:color="auto" w:space="0" w:sz="0" w:val="none"/>
      <w:shd w:color="auto" w:fill="auto" w:val="clear"/>
    </w:rPr>
  </w:style>
  <w:style w:customStyle="1" w:styleId="eSPISCCParagraphDefaultFont" w:type="character">
    <w:name w:val="eSPIS_CC_Paragraph Default Font"/>
    <w:basedOn w:val="Zadanifontodlomka"/>
    <w:rsid w:val="007C16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16C0"/>
    <w:rPr>
      <w:bdr w:color="auto" w:space="0" w:sz="0" w:val="none"/>
      <w:shd w:color="auto" w:fill="FFFFCC" w:val="clear"/>
      <w:lang w:val="hr-HR"/>
    </w:rPr>
  </w:style>
  <w:style w:customStyle="1" w:styleId="PozadinaSvijetloCrvena" w:type="character">
    <w:name w:val="Pozadina_SvijetloCrvena"/>
    <w:basedOn w:val="eSPISCCParagraphDefaultFont"/>
    <w:rsid w:val="007C16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16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2918</izvorni_sadrzaj>
    <derivirana_varijabla naziv="DomainObject.Predmet.Broj_1">2918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St-2918/2015</izvorni_sadrzaj>
    <derivirana_varijabla naziv="DomainObject.Predmet.OznakaBroj_1">St-2918/2015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M.S. PLAN d.o.o. zastupanog po punomoćniku Sanja Trbojević; Mirela Popek Gojkovič</izvorni_sadrzaj>
    <derivirana_varijabla naziv="DomainObject.Predmet.ProtustrankaFormated_1">  M.S. PLAN d.o.o. zastupanog po punomoćniku Sanja Trbojević; Mirela Popek Gojkovič</derivirana_varijabla>
  </DomainObject.Predmet.ProtustrankaFormated>
  <DomainObject.Predmet.ProtustrankaFormatedOIB>
    <izvorni_sadrzaj>  M.S. PLAN d.o.o., OIB 49258112234 zastupanog po punomoćniku Sanja Trbojević; Mirela Popek Gojkovič</izvorni_sadrzaj>
    <derivirana_varijabla naziv="DomainObject.Predmet.ProtustrankaFormatedOIB_1">  M.S. PLAN d.o.o., OIB 49258112234 zastupanog po punomoćniku Sanja Trbojević; Mirela Popek Gojkovič</derivirana_varijabla>
  </DomainObject.Predmet.ProtustrankaFormatedOIB>
  <DomainObject.Predmet.ProtustrankaFormatedWithAdress>
    <izvorni_sadrzaj> M.S. PLAN d.o.o., Novi Goljak 20, 10000 Zagreb zastupanog po punomoćniku Sanja Trbojević; Mirela Popek Gojkovič</izvorni_sadrzaj>
    <derivirana_varijabla naziv="DomainObject.Predmet.ProtustrankaFormatedWithAdress_1"> M.S. PLAN d.o.o., Novi Goljak 20, 10000 Zagreb zastupanog po punomoćniku Sanja Trbojević; Mirela Popek Gojkovič</derivirana_varijabla>
  </DomainObject.Predmet.ProtustrankaFormatedWithAdress>
  <DomainObject.Predmet.ProtustrankaFormatedWithAdressOIB>
    <izvorni_sadrzaj> M.S. PLAN d.o.o., OIB 49258112234, Novi Goljak 20, 10000 Zagreb zastupanog po punomoćniku Sanja Trbojević; Mirela Popek Gojkovič</izvorni_sadrzaj>
    <derivirana_varijabla naziv="DomainObject.Predmet.ProtustrankaFormatedWithAdressOIB_1"> M.S. PLAN d.o.o., OIB 49258112234, Novi Goljak 20, 10000 Zagreb zastupanog po punomoćniku Sanja Trbojević; Mirela Popek Gojkovič</derivirana_varijabla>
  </DomainObject.Predmet.ProtustrankaFormatedWithAdressOIB>
  <DomainObject.Predmet.ProtustrankaWithAdress>
    <izvorni_sadrzaj>M.S. PLAN d.o.o. Novi Goljak 20, 10000 Zagreb</izvorni_sadrzaj>
    <derivirana_varijabla naziv="DomainObject.Predmet.ProtustrankaWithAdress_1">M.S. PLAN d.o.o. Novi Goljak 20, 10000 Zagreb</derivirana_varijabla>
  </DomainObject.Predmet.ProtustrankaWithAdress>
  <DomainObject.Predmet.ProtustrankaWithAdressOIB>
    <izvorni_sadrzaj>M.S. PLAN d.o.o., OIB 49258112234, Novi Goljak 20, 10000 Zagreb</izvorni_sadrzaj>
    <derivirana_varijabla naziv="DomainObject.Predmet.ProtustrankaWithAdressOIB_1">M.S. PLAN d.o.o., OIB 49258112234, Novi Goljak 20, 10000 Zagreb</derivirana_varijabla>
  </DomainObject.Predmet.ProtustrankaWithAdressOIB>
  <DomainObject.Predmet.ProtustrankaNazivFormated>
    <izvorni_sadrzaj>M.S. PLAN d.o.o.</izvorni_sadrzaj>
    <derivirana_varijabla naziv="DomainObject.Predmet.ProtustrankaNazivFormated_1">M.S. PLAN d.o.o.</derivirana_varijabla>
  </DomainObject.Predmet.ProtustrankaNazivFormated>
  <DomainObject.Predmet.ProtustrankaNazivFormatedOIB>
    <izvorni_sadrzaj>M.S. PLAN d.o.o., OIB 49258112234</izvorni_sadrzaj>
    <derivirana_varijabla naziv="DomainObject.Predmet.ProtustrankaNazivFormatedOIB_1">M.S. PLAN d.o.o., OIB 49258112234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 PLAN d.o.o. zastupanog po punomoćniku Sanja Trbojević; Mirela Popek Gojkovič</item>
    </izvorni_sadrzaj>
    <derivirana_varijabla naziv="DomainObject.Predmet.ProtuStrankaListFormated_1">
      <item>M.S. PLAN d.o.o. zastupanog po punomoćniku Sanja Trbojević; Mirela Popek Gojkovič</item>
    </derivirana_varijabla>
  </DomainObject.Predmet.ProtuStrankaListFormated>
  <DomainObject.Predmet.ProtuStrankaListFormatedOIB>
    <izvorni_sadrzaj>
      <item>M.S. PLAN d.o.o., OIB 49258112234 zastupanog po punomoćniku Sanja Trbojević; Mirela Popek Gojkovič</item>
    </izvorni_sadrzaj>
    <derivirana_varijabla naziv="DomainObject.Predmet.ProtuStrankaListFormatedOIB_1">
      <item>M.S. PLAN d.o.o., OIB 49258112234 zastupanog po punomoćniku Sanja Trbojević; Mirela Popek Gojkovič</item>
    </derivirana_varijabla>
  </DomainObject.Predmet.ProtuStrankaListFormatedOIB>
  <DomainObject.Predmet.ProtuStrankaListFormatedWithAdress>
    <izvorni_sadrzaj>
      <item>M.S. PLAN d.o.o., Novi Goljak 20, 10000 Zagreb zastupanog po punomoćniku Sanja Trbojević; Mirela Popek Gojkovič</item>
    </izvorni_sadrzaj>
    <derivirana_varijabla naziv="DomainObject.Predmet.ProtuStrankaListFormatedWithAdress_1">
      <item>M.S. PLAN d.o.o., Novi Goljak 20, 10000 Zagreb zastupanog po punomoćniku Sanja Trbojević; Mirela Popek Gojkovič</item>
    </derivirana_varijabla>
  </DomainObject.Predmet.ProtuStrankaListFormatedWithAdress>
  <DomainObject.Predmet.ProtuStrankaListFormatedWithAdressOIB>
    <izvorni_sadrzaj>
      <item>M.S. PLAN d.o.o., OIB 49258112234, Novi Goljak 20, 10000 Zagreb zastupanog po punomoćniku Sanja Trbojević; Mirela Popek Gojkovič</item>
    </izvorni_sadrzaj>
    <derivirana_varijabla naziv="DomainObject.Predmet.ProtuStrankaListFormatedWithAdressOIB_1">
      <item>M.S. PLAN d.o.o., OIB 49258112234, Novi Goljak 20, 10000 Zagreb zastupanog po punomoćniku Sanja Trbojević; Mirela Popek Gojkovič</item>
    </derivirana_varijabla>
  </DomainObject.Predmet.ProtuStrankaListFormatedWithAdressOIB>
  <DomainObject.Predmet.ProtuStrankaListNazivFormated>
    <izvorni_sadrzaj>
      <item>M.S. PLAN d.o.o.</item>
    </izvorni_sadrzaj>
    <derivirana_varijabla naziv="DomainObject.Predmet.ProtuStrankaListNazivFormated_1">
      <item>M.S. PLAN d.o.o.</item>
    </derivirana_varijabla>
  </DomainObject.Predmet.ProtuStrankaListNazivFormated>
  <DomainObject.Predmet.ProtuStrankaListNazivFormatedOIB>
    <izvorni_sadrzaj>
      <item>M.S. PLAN d.o.o., OIB 49258112234</item>
    </izvorni_sadrzaj>
    <derivirana_varijabla naziv="DomainObject.Predmet.ProtuStrankaListNazivFormatedOIB_1">
      <item>M.S. PLAN d.o.o., OIB 49258112234</item>
    </derivirana_varijabla>
  </DomainObject.Predmet.ProtuStrankaListNazivFormatedOIB>
  <DomainObject.Predmet.OstaliListFormated>
    <izvorni_sadrzaj>
      <item>Sanja Trbojević punomoćnik sudionika u postupku M.S. PLAN d.o.o.</item>
      <item>Mirela Popek Gojkovič punomoćnik sudionika u postupku M.S. PLAN d.o.o.</item>
    </izvorni_sadrzaj>
    <derivirana_varijabla naziv="DomainObject.Predmet.OstaliListFormated_1">
      <item>Sanja Trbojević punomoćnik sudionika u postupku M.S. PLAN d.o.o.</item>
      <item>Mirela Popek Gojkovič punomoćnik sudionika u postupku M.S. PLAN d.o.o.</item>
    </derivirana_varijabla>
  </DomainObject.Predmet.OstaliListFormated>
  <DomainObject.Predmet.OstaliListFormatedOIB>
    <izvorni_sadrzaj>
      <item>Sanja Trbojević, OIB 43039645589 punomoćnik sudionika u postupku M.S. PLAN d.o.o.</item>
      <item>Mirela Popek Gojkovič, OIB 69644853346 punomoćnik sudionika u postupku M.S. PLAN d.o.o.</item>
    </izvorni_sadrzaj>
    <derivirana_varijabla naziv="DomainObject.Predmet.OstaliListFormatedOIB_1">
      <item>Sanja Trbojević, OIB 43039645589 punomoćnik sudionika u postupku M.S. PLAN d.o.o.</item>
      <item>Mirela Popek Gojkovič, OIB 69644853346 punomoćnik sudionika u postupku M.S. PLAN d.o.o.</item>
    </derivirana_varijabla>
  </DomainObject.Predmet.OstaliListFormatedOIB>
  <DomainObject.Predmet.OstaliListFormatedWithAdress>
    <izvorni_sadrzaj>
      <item>Sanja Trbojević, Prevoj 89, 10000 Zagreb punomoćnik sudionika u postupku M.S. PLAN d.o.o.</item>
      <item>Mirela Popek Gojkovič, 4. Cvjetno Naselje 20, 10000 Zagreb punomoćnik sudionika u postupku M.S. PLAN d.o.o.</item>
    </izvorni_sadrzaj>
    <derivirana_varijabla naziv="DomainObject.Predmet.OstaliListFormatedWithAdress_1">
      <item>Sanja Trbojević, Prevoj 89, 10000 Zagreb punomoćnik sudionika u postupku M.S. PLAN d.o.o.</item>
      <item>Mirela Popek Gojkovič, 4. Cvjetno Naselje 20, 10000 Zagreb punomoćnik sudionika u postupku M.S. PLAN d.o.o.</item>
    </derivirana_varijabla>
  </DomainObject.Predmet.OstaliListFormatedWithAdress>
  <DomainObject.Predmet.OstaliListFormatedWithAdressOIB>
    <izvorni_sadrzaj>
      <item>Sanja Trbojević, OIB 43039645589, Prevoj 89, 10000 Zagreb punomoćnik sudionika u postupku M.S. PLAN d.o.o.</item>
      <item>Mirela Popek Gojkovič, OIB 69644853346, 4. Cvjetno Naselje 20, 10000 Zagreb punomoćnik sudionika u postupku M.S. PLAN d.o.o.</item>
    </izvorni_sadrzaj>
    <derivirana_varijabla naziv="DomainObject.Predmet.OstaliListFormatedWithAdressOIB_1">
      <item>Sanja Trbojević, OIB 43039645589, Prevoj 89, 10000 Zagreb punomoćnik sudionika u postupku M.S. PLAN d.o.o.</item>
      <item>Mirela Popek Gojkovič, OIB 69644853346, 4. Cvjetno Naselje 20, 10000 Zagreb punomoćnik sudionika u postupku M.S. PLAN d.o.o.</item>
    </derivirana_varijabla>
  </DomainObject.Predmet.OstaliListFormatedWithAdressOIB>
  <DomainObject.Predmet.OstaliListNazivFormated>
    <izvorni_sadrzaj>
      <item>Sanja Trbojević</item>
      <item>Mirela Popek Gojkovič</item>
    </izvorni_sadrzaj>
    <derivirana_varijabla naziv="DomainObject.Predmet.OstaliListNazivFormated_1">
      <item>Sanja Trbojević</item>
      <item>Mirela Popek Gojkovič</item>
    </derivirana_varijabla>
  </DomainObject.Predmet.OstaliListNazivFormated>
  <DomainObject.Predmet.OstaliListNazivFormatedOIB>
    <izvorni_sadrzaj>
      <item>Sanja Trbojević, OIB 43039645589</item>
      <item>Mirela Popek Gojkovič, OIB 69644853346</item>
    </izvorni_sadrzaj>
    <derivirana_varijabla naziv="DomainObject.Predmet.OstaliListNazivFormatedOIB_1">
      <item>Sanja Trbojević, OIB 43039645589</item>
      <item>Mirela Popek Gojkovič, OIB 69644853346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 PLAN d.o.o.</izvorni_sadrzaj>
    <derivirana_varijabla naziv="DomainObject.Predmet.ProtustrankaIDrugi_1">M.S. PLAN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M.S. PLAN d.o.o., OIB 49258112234, Novi Goljak 20, 10000 Zagreb</izvorni_sadrzaj>
    <derivirana_varijabla naziv="DomainObject.Predmet.ProtustrankaIDrugiAdressOIB_1">M.S. PLAN d.o.o., OIB 49258112234, Novi Goljak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M.S. PLAN d.o.o.</item>
      <item>FINA Regionalni centar Zagreb</item>
      <item>Sanja Trbojević</item>
      <item>Mirela Popek Gojkovič</item>
    </izvorni_sadrzaj>
    <derivirana_varijabla naziv="DomainObject.Predmet.SudioniciListNaziv_1">
      <item>M.S. PLAN d.o.o.</item>
      <item>FINA Regionalni centar Zagreb</item>
      <item>Sanja Trbojević</item>
      <item>Mirela Popek Gojkovič</item>
    </derivirana_varijabla>
  </DomainObject.Predmet.SudioniciListNaziv>
  <DomainObject.Predmet.SudioniciListAdressOIB>
    <izvorni_sadrzaj>
      <item>M.S. PLAN d.o.o., OIB 49258112234, Novi Goljak 20,10000 Zagreb</item>
      <item>FINA Regionalni centar Zagreb, OIB 85821130368, Trg svibanjskih žrtava 1995. 1,10000 Zagreb</item>
      <item>Sanja Trbojević, OIB 43039645589, Prevoj 89,10000 Zagreb</item>
      <item>Mirela Popek Gojkovič, OIB 69644853346, 4. Cvjetno Naselje 20,10000 Zagreb</item>
    </izvorni_sadrzaj>
    <derivirana_varijabla naziv="DomainObject.Predmet.SudioniciListAdressOIB_1">
      <item>M.S. PLAN d.o.o., OIB 49258112234, Novi Goljak 20,10000 Zagreb</item>
      <item>FINA Regionalni centar Zagreb, OIB 85821130368, Trg svibanjskih žrtava 1995. 1,10000 Zagreb</item>
      <item>Sanja Trbojević, OIB 43039645589, Prevoj 89,10000 Zagreb</item>
      <item>Mirela Popek Gojkovič, OIB 69644853346, 4. Cvjetno Naselje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49258112234</item>
      <item>, OIB 85821130368</item>
      <item>, OIB 43039645589</item>
      <item>, OIB 69644853346</item>
    </izvorni_sadrzaj>
    <derivirana_varijabla naziv="DomainObject.Predmet.SudioniciListNazivOIB_1">
      <item>, OIB 49258112234</item>
      <item>, OIB 85821130368</item>
      <item>, OIB 43039645589</item>
      <item>, OIB 69644853346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1614</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2016-01-11T07:52:00Z</dcterms:created>
  <dc:creator>Željka Rončević</dc:creator>
  <cp:lastModifiedBy>Željka Rončević</cp:lastModifiedBy>
  <cp:lastPrinted>2016-01-11T07:37:00Z</cp:lastPrinted>
  <dcterms:modified xmlns:xsi="http://www.w3.org/2001/XMLSchema-instance" xsi:type="dcterms:W3CDTF">2016-01-11T07:53:00Z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