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e429" w14:paraId="1a8e429" w:rsidRDefault="009E1381" w:rsidP="00695F4A" w:rsidR="00695F4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</w:t>
      </w:r>
      <w:r w:rsidR="00695F4A">
        <w:rPr>
          <w:rStyle w:val="Naglaeno"/>
        </w:rPr>
        <w:t xml:space="preserve">   </w:t>
      </w:r>
      <w:r w:rsidR="00695F4A">
        <w:rPr>
          <w:noProof/>
        </w:rPr>
        <w:t xml:space="preserve"> </w:t>
      </w:r>
      <w:r w:rsidR="00695F4A">
        <w:rPr>
          <w:noProof/>
        </w:rPr>
        <w:drawing>
          <wp:inline distR="0" distL="0" distB="0" distT="0">
            <wp:extent cy="611505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1505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F4A" w:rsidP="00695F4A" w:rsidR="00695F4A">
      <w:r>
        <w:t xml:space="preserve">   Republika Hrvatska</w:t>
      </w:r>
    </w:p>
    <w:p w:rsidRDefault="00695F4A" w:rsidP="00695F4A" w:rsidR="00695F4A">
      <w:r>
        <w:t>Trgovački sud u Osijeku</w:t>
      </w:r>
    </w:p>
    <w:p w:rsidRDefault="00695F4A" w:rsidP="00695F4A" w:rsidR="00695F4A">
      <w:pPr>
        <w:rPr>
          <w:rStyle w:val="Naglaeno"/>
        </w:rPr>
      </w:pPr>
      <w:r>
        <w:t xml:space="preserve">  Osijek, Zagrebačka 2                                                                  Poslovni broj: 3</w:t>
      </w:r>
      <w:r>
        <w:rPr>
          <w:rStyle w:val="Naglaeno"/>
        </w:rPr>
        <w:t xml:space="preserve"> </w:t>
      </w:r>
      <w:r>
        <w:rPr>
          <w:rStyle w:val="Naglaeno"/>
          <w:b w:val="false"/>
        </w:rPr>
        <w:t>St-5</w:t>
      </w:r>
      <w:r w:rsidR="000C649C">
        <w:rPr>
          <w:rStyle w:val="Naglaeno"/>
          <w:b w:val="false"/>
        </w:rPr>
        <w:t>84/18-14</w:t>
      </w:r>
      <w:r>
        <w:rPr>
          <w:rStyle w:val="Naglaeno"/>
        </w:rPr>
        <w:t xml:space="preserve">   </w:t>
      </w:r>
      <w:r>
        <w:rPr>
          <w:rStyle w:val="Naglaeno"/>
          <w:b w:val="false"/>
        </w:rPr>
        <w:t xml:space="preserve">   </w:t>
      </w:r>
      <w:r>
        <w:rPr>
          <w:rStyle w:val="Naglaeno"/>
        </w:rPr>
        <w:t xml:space="preserve">   </w:t>
      </w:r>
    </w:p>
    <w:p w:rsidRDefault="00695F4A" w:rsidP="00695F4A" w:rsidR="00695F4A">
      <w:pPr>
        <w:ind w:hanging="720" w:left="360"/>
        <w:jc w:val="both"/>
        <w:rPr>
          <w:rStyle w:val="Naglaeno"/>
          <w:b w:val="false"/>
        </w:rPr>
      </w:pPr>
      <w:r>
        <w:rPr>
          <w:rStyle w:val="Naglaeno"/>
        </w:rPr>
        <w:t xml:space="preserve">            </w:t>
      </w:r>
    </w:p>
    <w:p w:rsidRDefault="009E1381" w:rsidP="009E1381" w:rsidR="009E1381"/>
    <w:p w:rsidRDefault="009E1381" w:rsidP="009E1381" w:rsidR="009E1381">
      <w:pPr>
        <w:jc w:val="center"/>
      </w:pPr>
      <w:r>
        <w:t>R E P U B L I K A   H R V A T S K A</w:t>
      </w:r>
    </w:p>
    <w:p w:rsidRDefault="009E1381" w:rsidP="009E1381" w:rsidR="009E1381">
      <w:pPr>
        <w:jc w:val="center"/>
      </w:pPr>
      <w:r>
        <w:t>R J E Š E N J E</w:t>
      </w:r>
    </w:p>
    <w:p w:rsidRDefault="009E1381" w:rsidP="009E1381" w:rsidR="009E1381">
      <w:pPr>
        <w:rPr>
          <w:b/>
        </w:rPr>
      </w:pPr>
    </w:p>
    <w:p w:rsidRDefault="009E1381" w:rsidP="009E1381" w:rsidR="009E1381">
      <w:pPr>
        <w:rPr>
          <w:b/>
        </w:rPr>
      </w:pPr>
    </w:p>
    <w:p w:rsidRDefault="00C25AE6" w:rsidP="009E1381" w:rsidR="009E1381">
      <w:pPr>
        <w:pStyle w:val="Tijeloteksta"/>
        <w:ind w:firstLine="708"/>
      </w:pPr>
      <w:r>
        <w:t>TRGOVAČKI SUD U OSIJEKU</w:t>
      </w:r>
      <w:r w:rsidR="009E1381">
        <w:t xml:space="preserve">, po sucu </w:t>
      </w:r>
      <w:r w:rsidR="009D51C9">
        <w:t>Gordani Njari,</w:t>
      </w:r>
      <w:r w:rsidR="009E1381">
        <w:t xml:space="preserve"> u stečajnom postupku nad dužnikom </w:t>
      </w:r>
      <w:r w:rsidR="00BF5D81">
        <w:t xml:space="preserve">PETA AVENIJA MARKETING j.d.o.o Krapina, Mihaljekov Jarek 67, OIB 33953925965, MBS 080880669, </w:t>
      </w:r>
      <w:r w:rsidR="00695F4A">
        <w:t xml:space="preserve">5. prosinca </w:t>
      </w:r>
      <w:r w:rsidR="000B13AC">
        <w:t xml:space="preserve"> 2018.                   </w:t>
      </w:r>
    </w:p>
    <w:p w:rsidRDefault="009E1381" w:rsidP="009E1381" w:rsidR="009E1381">
      <w:pPr>
        <w:jc w:val="center"/>
      </w:pPr>
    </w:p>
    <w:p w:rsidRDefault="009E1381" w:rsidP="009E1381" w:rsidR="009E1381">
      <w:pPr>
        <w:jc w:val="center"/>
      </w:pPr>
      <w:r>
        <w:t>r i j e š i o   j e</w:t>
      </w:r>
    </w:p>
    <w:p w:rsidRDefault="009E1381" w:rsidP="009E1381" w:rsidR="009E1381">
      <w:pPr>
        <w:pStyle w:val="Tijeloteksta"/>
      </w:pPr>
      <w:r>
        <w:tab/>
      </w:r>
    </w:p>
    <w:p w:rsidRDefault="009E1381" w:rsidP="009E1381" w:rsidR="009E1381">
      <w:pPr>
        <w:pStyle w:val="Tijeloteksta"/>
      </w:pPr>
    </w:p>
    <w:p w:rsidRDefault="009E1381" w:rsidP="0043378B" w:rsidR="0043378B">
      <w:pPr>
        <w:pStyle w:val="Tijeloteksta"/>
        <w:numPr>
          <w:ilvl w:val="0"/>
          <w:numId w:val="3"/>
        </w:numPr>
        <w:ind w:left="1065"/>
      </w:pPr>
      <w:r w:rsidRPr="00C03C9C">
        <w:rPr>
          <w:bCs/>
        </w:rPr>
        <w:t xml:space="preserve">Stečajnom upravitelju </w:t>
      </w:r>
      <w:r w:rsidR="000B13AC" w:rsidRPr="00C03C9C">
        <w:rPr>
          <w:color w:val="000000"/>
        </w:rPr>
        <w:t>Vinku Ljubičić, OIB 9132736</w:t>
      </w:r>
      <w:r w:rsidR="00C03C9C" w:rsidRPr="00C03C9C">
        <w:rPr>
          <w:color w:val="000000"/>
        </w:rPr>
        <w:t>7435,  iz Osijeka, Orljavska 4a o</w:t>
      </w:r>
      <w:r>
        <w:t xml:space="preserve">dobrava se na ime nagrade iznos od </w:t>
      </w:r>
      <w:r w:rsidR="00C03C9C">
        <w:t>4.000,00</w:t>
      </w:r>
      <w:r w:rsidR="00015AF6">
        <w:t xml:space="preserve"> k</w:t>
      </w:r>
      <w:r>
        <w:t xml:space="preserve">n bruto, za obnašanje dužnosti privremenog stečajnog upravitelja nad stečajnim dužnikom </w:t>
      </w:r>
      <w:r w:rsidR="00BF5D81">
        <w:t>PETA AVENIJA MARKETING j.d.o.o Krapina, Mihaljekov Jarek 67, O</w:t>
      </w:r>
      <w:r w:rsidR="00695F4A">
        <w:t xml:space="preserve">IB 33953925965, MBS 080880669. </w:t>
      </w:r>
    </w:p>
    <w:p w:rsidRDefault="00517319" w:rsidP="00517319" w:rsidR="00517319">
      <w:pPr>
        <w:pStyle w:val="Tijeloteksta"/>
      </w:pPr>
    </w:p>
    <w:p w:rsidRDefault="009E1381" w:rsidP="0043378B" w:rsidR="009E1381" w:rsidRPr="0043378B">
      <w:pPr>
        <w:pStyle w:val="Tijeloteksta"/>
        <w:numPr>
          <w:ilvl w:val="0"/>
          <w:numId w:val="3"/>
        </w:numPr>
        <w:ind w:left="1065"/>
      </w:pPr>
      <w:r>
        <w:t>Nalaže se računovodstvu ovog suda, da po pravomoćnosti ovog rješenja, neto iznos iz točke 1. ovog rješenja isplati na žiro račun stečajnog upravitelj</w:t>
      </w:r>
      <w:r w:rsidR="00333DFF">
        <w:t xml:space="preserve">a </w:t>
      </w:r>
      <w:r w:rsidR="00C03C9C" w:rsidRPr="0043378B">
        <w:rPr>
          <w:color w:val="000000"/>
        </w:rPr>
        <w:t>Vi</w:t>
      </w:r>
      <w:r w:rsidR="0043378B">
        <w:rPr>
          <w:color w:val="000000"/>
        </w:rPr>
        <w:t>nku</w:t>
      </w:r>
      <w:r w:rsidR="00BF5D81">
        <w:rPr>
          <w:color w:val="000000"/>
        </w:rPr>
        <w:t xml:space="preserve"> L</w:t>
      </w:r>
      <w:r w:rsidR="0043378B" w:rsidRPr="0043378B">
        <w:rPr>
          <w:color w:val="000000"/>
        </w:rPr>
        <w:t xml:space="preserve">jubičić, OIB 91327367435, </w:t>
      </w:r>
      <w:r w:rsidR="00C03C9C" w:rsidRPr="0043378B">
        <w:rPr>
          <w:color w:val="000000"/>
        </w:rPr>
        <w:t>iz Osijeka, Orljavska 4a</w:t>
      </w:r>
      <w:r w:rsidR="00C03C9C">
        <w:t xml:space="preserve"> </w:t>
      </w:r>
      <w:r>
        <w:t>IBAN: HR</w:t>
      </w:r>
      <w:r w:rsidR="00F745FE">
        <w:t>1523600003115309524 kod Zagrebačke banke Zagreb,</w:t>
      </w:r>
      <w:r w:rsidR="00D63F6B">
        <w:t xml:space="preserve"> iz Fonda za pokriće troškova stečajnog postupka</w:t>
      </w:r>
      <w:r w:rsidR="0043378B">
        <w:t>,</w:t>
      </w:r>
      <w:r w:rsidR="006D5DDA">
        <w:t xml:space="preserve"> </w:t>
      </w:r>
      <w:r>
        <w:t>a poreze i doprinose na odgovarajuće žiro račune.</w:t>
      </w:r>
    </w:p>
    <w:p w:rsidRDefault="009E1381" w:rsidP="00E22DD7" w:rsidR="009E1381">
      <w:pPr>
        <w:pStyle w:val="Tijeloteksta"/>
        <w:rPr>
          <w:bCs/>
        </w:rPr>
      </w:pPr>
    </w:p>
    <w:p w:rsidRDefault="0043378B" w:rsidP="0043378B" w:rsidR="009E1381">
      <w:pPr>
        <w:pStyle w:val="Tijeloteksta"/>
        <w:numPr>
          <w:ilvl w:val="0"/>
          <w:numId w:val="3"/>
        </w:numPr>
        <w:rPr>
          <w:bCs/>
        </w:rPr>
      </w:pPr>
      <w:r>
        <w:rPr>
          <w:bCs/>
        </w:rPr>
        <w:t>Ov</w:t>
      </w:r>
      <w:r w:rsidR="009E1381">
        <w:rPr>
          <w:bCs/>
        </w:rPr>
        <w:t>im rješenjem je izvršen konačni obračun nagrade i naknade troškova privremenog stečajnog upravitelja.</w:t>
      </w:r>
    </w:p>
    <w:p w:rsidRDefault="009E1381" w:rsidP="009E1381" w:rsidR="009E1381">
      <w:pPr>
        <w:pStyle w:val="Odlomakpopisa"/>
        <w:rPr>
          <w:bCs/>
        </w:rPr>
      </w:pPr>
    </w:p>
    <w:p w:rsidRDefault="009E1381" w:rsidP="0043378B" w:rsidR="009E1381">
      <w:pPr>
        <w:pStyle w:val="Tijeloteksta"/>
        <w:numPr>
          <w:ilvl w:val="0"/>
          <w:numId w:val="3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E1381" w:rsidR="009E138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E3402">
        <w:rPr>
          <w:bCs/>
        </w:rPr>
        <w:t>584</w:t>
      </w:r>
      <w:r w:rsidR="00011E75">
        <w:rPr>
          <w:bCs/>
        </w:rPr>
        <w:t>/18-</w:t>
      </w:r>
      <w:r w:rsidR="002E3402">
        <w:rPr>
          <w:bCs/>
        </w:rPr>
        <w:t>4</w:t>
      </w:r>
      <w:r w:rsidR="00011E75">
        <w:rPr>
          <w:bCs/>
        </w:rPr>
        <w:t xml:space="preserve"> od 17. rujna  </w:t>
      </w:r>
      <w:r w:rsidR="009670C9">
        <w:rPr>
          <w:bCs/>
        </w:rPr>
        <w:t xml:space="preserve">2018. </w:t>
      </w:r>
      <w:r>
        <w:rPr>
          <w:bCs/>
        </w:rPr>
        <w:t xml:space="preserve">godine pokrenut je prethodni postupak nad dužnikom </w:t>
      </w:r>
      <w:r w:rsidR="002E3402">
        <w:t>PETA AVENIJA MARKETING j.d.o.o Krapina, Mihaljekov Jarek 67, OIB 33953925965, MBS 080880669.</w:t>
      </w:r>
    </w:p>
    <w:p w:rsidRDefault="009E1381" w:rsidP="009E1381" w:rsidR="009E1381">
      <w:pPr>
        <w:pStyle w:val="Tijeloteksta"/>
        <w:rPr>
          <w:bCs/>
        </w:rPr>
      </w:pPr>
    </w:p>
    <w:p w:rsidRDefault="009E1381" w:rsidP="009670C9" w:rsidR="009E1381">
      <w:pPr>
        <w:pStyle w:val="Tijeloteksta"/>
        <w:ind w:firstLine="708"/>
        <w:rPr>
          <w:bCs/>
        </w:rPr>
      </w:pPr>
      <w:r>
        <w:rPr>
          <w:bCs/>
        </w:rPr>
        <w:t xml:space="preserve">Istim rješenjem imenovan je privremen stečajni upravitelj </w:t>
      </w:r>
      <w:r w:rsidR="00B64218">
        <w:rPr>
          <w:bCs/>
        </w:rPr>
        <w:t>Vinko Ljubičić</w:t>
      </w:r>
      <w:r>
        <w:rPr>
          <w:bCs/>
        </w:rPr>
        <w:t xml:space="preserve"> iz Osijeka,  sa zadatkom da u roku od 15 dana stečajnom sucu dostavi izvješće o financijsko– gospodarskom stanju stečajnog dužnika mogućnostima provođenja stečajnog postupka nad njegovom imovinom, kao i ispita postoje li kod  dužnika razlozi za otvaranje stečajnog postupka. </w:t>
      </w: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t xml:space="preserve">  </w:t>
      </w:r>
    </w:p>
    <w:p w:rsidRDefault="00F9509C" w:rsidP="009E1381" w:rsidR="00F9509C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</w:t>
      </w:r>
      <w:r w:rsidR="00D1041B">
        <w:rPr>
          <w:bCs/>
        </w:rPr>
        <w:t>pretpostavkama</w:t>
      </w:r>
      <w:r>
        <w:rPr>
          <w:bCs/>
        </w:rPr>
        <w:t xml:space="preserve"> za otvaranje stečajnog postupka održanog dana </w:t>
      </w:r>
      <w:r w:rsidR="00B64218">
        <w:rPr>
          <w:bCs/>
        </w:rPr>
        <w:t xml:space="preserve">23. listopada 2018.      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A61E6F" w:rsidR="009E1381" w:rsidRPr="00A61E6F">
      <w:pPr>
        <w:ind w:firstLine="708"/>
        <w:jc w:val="both"/>
      </w:pPr>
      <w:r>
        <w:t xml:space="preserve">Uzimajući u obzir obujam poslova i rad privremenog stečajnog upravitelja, sud je </w:t>
      </w:r>
      <w:r w:rsidR="002B3787">
        <w:t>riješio kao u izreci rješenja,</w:t>
      </w:r>
      <w:r>
        <w:t xml:space="preserve"> temeljem članka 119. stav 6. u vezi s člankom 94. </w:t>
      </w:r>
      <w:r w:rsidR="00517319">
        <w:t>Stečajnog zakona</w:t>
      </w:r>
      <w:r w:rsidR="00A61E6F" w:rsidRPr="00305A05">
        <w:t xml:space="preserve"> („Narodne novine“ br. 71/15. </w:t>
      </w:r>
      <w:r w:rsidR="00A61E6F">
        <w:t>i 104/17.</w:t>
      </w:r>
      <w:r w:rsidR="00A61E6F" w:rsidRPr="00305A05">
        <w:t>)</w:t>
      </w:r>
      <w:r w:rsidR="00A61E6F">
        <w:t xml:space="preserve"> i</w:t>
      </w:r>
      <w:r>
        <w:t xml:space="preserve"> članka 2., 4. i 15. Uredbe o kriterijima i načinu obračuna i plaćanja nagrade stečajnim upraviteljima (</w:t>
      </w:r>
      <w:r w:rsidR="002B3787">
        <w:t>"N</w:t>
      </w:r>
      <w:r>
        <w:t>arodne novine</w:t>
      </w:r>
      <w:r w:rsidR="002B3787">
        <w:t xml:space="preserve">" br. </w:t>
      </w:r>
      <w:r>
        <w:t xml:space="preserve"> 105/15).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rPr>
          <w:sz w:val="20"/>
          <w:szCs w:val="20"/>
        </w:rPr>
      </w:pPr>
    </w:p>
    <w:p w:rsidRDefault="009E1381" w:rsidP="009E1381" w:rsidR="009E1381">
      <w:pPr>
        <w:pStyle w:val="Tijeloteksta"/>
        <w:jc w:val="center"/>
      </w:pPr>
      <w:r>
        <w:t xml:space="preserve">U Osijeku </w:t>
      </w:r>
      <w:r w:rsidR="00695F4A">
        <w:t xml:space="preserve">5. prosinca </w:t>
      </w:r>
      <w:r w:rsidR="00B64218">
        <w:t xml:space="preserve">2018.   </w:t>
      </w:r>
    </w:p>
    <w:p w:rsidRDefault="009E1381" w:rsidP="009E1381" w:rsidR="009E1381">
      <w:pPr>
        <w:pStyle w:val="Tijeloteksta"/>
      </w:pPr>
    </w:p>
    <w:p w:rsidRDefault="00B62F42" w:rsidP="00B62F42" w:rsidR="00B62F4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62F42" w:rsidP="00B62F42" w:rsidR="00B62F4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62F42" w:rsidP="00B62F42" w:rsidR="00B62F42">
      <w:pPr>
        <w:jc w:val="both"/>
      </w:pPr>
    </w:p>
    <w:p w:rsidRDefault="00B62F42" w:rsidP="00B62F42" w:rsidR="00B62F42">
      <w:pPr>
        <w:pStyle w:val="Tijeloteksta"/>
      </w:pP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UPUTA O PRAVNOM LIJEKU:</w:t>
      </w:r>
    </w:p>
    <w:p w:rsidRDefault="00B62F42" w:rsidP="00B62F42" w:rsidR="00B62F4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DNA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695F4A">
        <w:t>Vinko Ljubičić</w:t>
      </w:r>
      <w:r>
        <w:t xml:space="preserve">   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>e-oglasna ploča suda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Računovodstvo suda-nakon pravomoćnosti </w:t>
      </w:r>
    </w:p>
    <w:p w:rsidRDefault="00B64218" w:rsidP="00B62F42" w:rsidR="00B62F42">
      <w:pPr>
        <w:pStyle w:val="Tijeloteksta"/>
        <w:numPr>
          <w:ilvl w:val="0"/>
          <w:numId w:val="2"/>
        </w:numPr>
        <w:jc w:val="left"/>
      </w:pPr>
      <w:r>
        <w:t>kal. 5.1.2019.</w:t>
      </w: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sectPr w:rsidSect="00F9509C" w:rsidR="00B62F4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28C" w:rsidP="00F9509C" w:rsidR="00BD728C">
      <w:r>
        <w:separator/>
      </w:r>
    </w:p>
  </w:endnote>
  <w:endnote w:id="0" w:type="continuationSeparator">
    <w:p w:rsidRDefault="00BD728C" w:rsidP="00F9509C" w:rsidR="00BD7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28C" w:rsidP="00F9509C" w:rsidR="00BD728C">
      <w:r>
        <w:separator/>
      </w:r>
    </w:p>
  </w:footnote>
  <w:footnote w:id="0" w:type="continuationSeparator">
    <w:p w:rsidRDefault="00BD728C" w:rsidP="00F9509C" w:rsidR="00BD7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F8C" w:rsidP="00F9509C" w:rsidR="00F9509C">
    <w:pPr>
      <w:pStyle w:val="Zaglavlje"/>
      <w:ind w:firstLine="4248"/>
      <w:jc w:val="center"/>
    </w:pPr>
    <w:sdt>
      <w:sdtPr>
        <w:id w:val="-2060785065"/>
        <w:docPartObj>
          <w:docPartGallery w:val="Page Numbers (Top of Page)"/>
          <w:docPartUnique/>
        </w:docPartObj>
      </w:sdtPr>
      <w:sdtEndPr/>
      <w:sdtContent>
        <w:r w:rsidR="00F9509C">
          <w:fldChar w:fldCharType="begin"/>
        </w:r>
        <w:r w:rsidR="00F9509C">
          <w:instrText>PAGE   \* MERGEFORMAT</w:instrText>
        </w:r>
        <w:r w:rsidR="00F9509C">
          <w:fldChar w:fldCharType="separate"/>
        </w:r>
        <w:r>
          <w:rPr>
            <w:noProof/>
          </w:rPr>
          <w:t>2</w:t>
        </w:r>
        <w:r w:rsidR="00F9509C">
          <w:fldChar w:fldCharType="end"/>
        </w:r>
        <w:r w:rsidR="00F9509C">
          <w:t xml:space="preserve">                                                        </w:t>
        </w:r>
        <w:r w:rsidR="00F9509C">
          <w:rPr>
            <w:sz w:val="22"/>
            <w:szCs w:val="22"/>
          </w:rPr>
          <w:t>3 St-</w:t>
        </w:r>
        <w:r w:rsidR="000C649C">
          <w:rPr>
            <w:sz w:val="22"/>
            <w:szCs w:val="22"/>
          </w:rPr>
          <w:t>584/18-14</w:t>
        </w:r>
      </w:sdtContent>
    </w:sdt>
    <w:r w:rsidR="00B64218">
      <w:t xml:space="preserve">  </w:t>
    </w:r>
  </w:p>
  <w:p w:rsidRDefault="00F9509C" w:rsidR="00F950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87579F1"/>
    <w:multiLevelType w:val="hybridMultilevel"/>
    <w:tmpl w:val="53904694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3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705"/>
    <w:rsid w:val="000111B1"/>
    <w:rsid w:val="00011E75"/>
    <w:rsid w:val="00015AF6"/>
    <w:rsid w:val="00062125"/>
    <w:rsid w:val="000821A1"/>
    <w:rsid w:val="000B13AC"/>
    <w:rsid w:val="000B393B"/>
    <w:rsid w:val="000C649C"/>
    <w:rsid w:val="00111C6D"/>
    <w:rsid w:val="00265B60"/>
    <w:rsid w:val="002B3787"/>
    <w:rsid w:val="002E3402"/>
    <w:rsid w:val="00333DFF"/>
    <w:rsid w:val="003831DE"/>
    <w:rsid w:val="003D7F8C"/>
    <w:rsid w:val="003E4705"/>
    <w:rsid w:val="0043378B"/>
    <w:rsid w:val="00517319"/>
    <w:rsid w:val="005D436F"/>
    <w:rsid w:val="00662D00"/>
    <w:rsid w:val="00695F4A"/>
    <w:rsid w:val="006D5DDA"/>
    <w:rsid w:val="006E79E4"/>
    <w:rsid w:val="00811937"/>
    <w:rsid w:val="0081245D"/>
    <w:rsid w:val="00857A9E"/>
    <w:rsid w:val="009058D6"/>
    <w:rsid w:val="009670C9"/>
    <w:rsid w:val="00970CEA"/>
    <w:rsid w:val="009B61B7"/>
    <w:rsid w:val="009D51C9"/>
    <w:rsid w:val="009E1381"/>
    <w:rsid w:val="009F18F6"/>
    <w:rsid w:val="00A61E6F"/>
    <w:rsid w:val="00A85C8B"/>
    <w:rsid w:val="00B23B4C"/>
    <w:rsid w:val="00B62F42"/>
    <w:rsid w:val="00B64218"/>
    <w:rsid w:val="00B903D6"/>
    <w:rsid w:val="00BD728C"/>
    <w:rsid w:val="00BF5D81"/>
    <w:rsid w:val="00C03C9C"/>
    <w:rsid w:val="00C25AE6"/>
    <w:rsid w:val="00CE41CF"/>
    <w:rsid w:val="00D1041B"/>
    <w:rsid w:val="00D17BB5"/>
    <w:rsid w:val="00D4099F"/>
    <w:rsid w:val="00D62D4A"/>
    <w:rsid w:val="00D63F6B"/>
    <w:rsid w:val="00E22DD7"/>
    <w:rsid w:val="00E832E9"/>
    <w:rsid w:val="00EB191C"/>
    <w:rsid w:val="00F602FB"/>
    <w:rsid w:val="00F745FE"/>
    <w:rsid w:val="00F81854"/>
    <w:rsid w:val="00F9509C"/>
    <w:rsid w:val="00FA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138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D7F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D7F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F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F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138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D7F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D7F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F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F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2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25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20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05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057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St-584/2018</izvorni_sadrzaj>
    <derivirana_varijabla naziv="DomainObject.Predmet.OznakaBroj_1">St-584/2018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PETA AVENIJA MARKETING j.d.o.o.</izvorni_sadrzaj>
    <derivirana_varijabla naziv="DomainObject.Predmet.ProtustrankaFormated_1">  PETA AVENIJA MARKETING j.d.o.o.</derivirana_varijabla>
  </DomainObject.Predmet.ProtustrankaFormated>
  <DomainObject.Predmet.ProtustrankaFormatedOIB>
    <izvorni_sadrzaj>  PETA AVENIJA MARKETING j.d.o.o., OIB 33953925965</izvorni_sadrzaj>
    <derivirana_varijabla naziv="DomainObject.Predmet.ProtustrankaFormatedOIB_1">  PETA AVENIJA MARKETING j.d.o.o., OIB 33953925965</derivirana_varijabla>
  </DomainObject.Predmet.ProtustrankaFormatedOIB>
  <DomainObject.Predmet.ProtustrankaFormatedWithAdress>
    <izvorni_sadrzaj> PETA AVENIJA MARKETING j.d.o.o., Mihaljekov Jarek 67, 49000 Krapina</izvorni_sadrzaj>
    <derivirana_varijabla naziv="DomainObject.Predmet.ProtustrankaFormatedWithAdress_1"> PETA AVENIJA MARKETING j.d.o.o., Mihaljekov Jarek 67, 49000 Krapina</derivirana_varijabla>
  </DomainObject.Predmet.ProtustrankaFormatedWithAdress>
  <DomainObject.Predmet.ProtustrankaFormatedWithAdressOIB>
    <izvorni_sadrzaj> PETA AVENIJA MARKETING j.d.o.o., OIB 33953925965, Mihaljekov Jarek 67, 49000 Krapina</izvorni_sadrzaj>
    <derivirana_varijabla naziv="DomainObject.Predmet.ProtustrankaFormatedWithAdressOIB_1"> PETA AVENIJA MARKETING j.d.o.o., OIB 33953925965, Mihaljekov Jarek 67, 49000 Krapina</derivirana_varijabla>
  </DomainObject.Predmet.ProtustrankaFormatedWithAdressOIB>
  <DomainObject.Predmet.ProtustrankaWithAdress>
    <izvorni_sadrzaj>PETA AVENIJA MARKETING j.d.o.o. Mihaljekov Jarek 67, 49000 Krapina</izvorni_sadrzaj>
    <derivirana_varijabla naziv="DomainObject.Predmet.ProtustrankaWithAdress_1">PETA AVENIJA MARKETING j.d.o.o. Mihaljekov Jarek 67, 49000 Krapina</derivirana_varijabla>
  </DomainObject.Predmet.ProtustrankaWithAdress>
  <DomainObject.Predmet.ProtustrankaWithAdressOIB>
    <izvorni_sadrzaj>PETA AVENIJA MARKETING j.d.o.o., OIB 33953925965, Mihaljekov Jarek 67, 49000 Krapina</izvorni_sadrzaj>
    <derivirana_varijabla naziv="DomainObject.Predmet.ProtustrankaWithAdressOIB_1">PETA AVENIJA MARKETING j.d.o.o., OIB 33953925965, Mihaljekov Jarek 67, 49000 Krapina</derivirana_varijabla>
  </DomainObject.Predmet.ProtustrankaWithAdressOIB>
  <DomainObject.Predmet.ProtustrankaNazivFormated>
    <izvorni_sadrzaj>PETA AVENIJA MARKETING j.d.o.o.</izvorni_sadrzaj>
    <derivirana_varijabla naziv="DomainObject.Predmet.ProtustrankaNazivFormated_1">PETA AVENIJA MARKETING j.d.o.o.</derivirana_varijabla>
  </DomainObject.Predmet.ProtustrankaNazivFormated>
  <DomainObject.Predmet.ProtustrankaNazivFormatedOIB>
    <izvorni_sadrzaj>PETA AVENIJA MARKETING j.d.o.o., OIB 33953925965</izvorni_sadrzaj>
    <derivirana_varijabla naziv="DomainObject.Predmet.ProtustrankaNazivFormatedOIB_1">PETA AVENIJA MARKETING j.d.o.o., OIB 33953925965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 AVENIJA MARKETING j.d.o.o.</item>
    </izvorni_sadrzaj>
    <derivirana_varijabla naziv="DomainObject.Predmet.ProtuStrankaListFormated_1">
      <item>PETA AVENIJA MARKETING j.d.o.o.</item>
    </derivirana_varijabla>
  </DomainObject.Predmet.ProtuStrankaListFormated>
  <DomainObject.Predmet.ProtuStrankaListFormatedOIB>
    <izvorni_sadrzaj>
      <item>PETA AVENIJA MARKETING j.d.o.o., OIB 33953925965</item>
    </izvorni_sadrzaj>
    <derivirana_varijabla naziv="DomainObject.Predmet.ProtuStrankaListFormatedOIB_1">
      <item>PETA AVENIJA MARKETING j.d.o.o., OIB 33953925965</item>
    </derivirana_varijabla>
  </DomainObject.Predmet.ProtuStrankaListFormatedOIB>
  <DomainObject.Predmet.ProtuStrankaListFormatedWithAdress>
    <izvorni_sadrzaj>
      <item>PETA AVENIJA MARKETING j.d.o.o., Mihaljekov Jarek 67, 49000 Krapina</item>
    </izvorni_sadrzaj>
    <derivirana_varijabla naziv="DomainObject.Predmet.ProtuStrankaListFormatedWithAdress_1">
      <item>PETA AVENIJA MARKETING j.d.o.o., Mihaljekov Jarek 67, 49000 Krapina</item>
    </derivirana_varijabla>
  </DomainObject.Predmet.ProtuStrankaListFormatedWithAdress>
  <DomainObject.Predmet.ProtuStrankaListFormatedWithAdressOIB>
    <izvorni_sadrzaj>
      <item>PETA AVENIJA MARKETING j.d.o.o., OIB 33953925965, Mihaljekov Jarek 67, 49000 Krapina</item>
    </izvorni_sadrzaj>
    <derivirana_varijabla naziv="DomainObject.Predmet.ProtuStrankaListFormatedWithAdressOIB_1">
      <item>PETA AVENIJA MARKETING j.d.o.o., OIB 33953925965, Mihaljekov Jarek 67, 49000 Krapina</item>
    </derivirana_varijabla>
  </DomainObject.Predmet.ProtuStrankaListFormatedWithAdressOIB>
  <DomainObject.Predmet.ProtuStrankaListNazivFormated>
    <izvorni_sadrzaj>
      <item>PETA AVENIJA MARKETING j.d.o.o.</item>
    </izvorni_sadrzaj>
    <derivirana_varijabla naziv="DomainObject.Predmet.ProtuStrankaListNazivFormated_1">
      <item>PETA AVENIJA MARKETING j.d.o.o.</item>
    </derivirana_varijabla>
  </DomainObject.Predmet.ProtuStrankaListNazivFormated>
  <DomainObject.Predmet.ProtuStrankaListNazivFormatedOIB>
    <izvorni_sadrzaj>
      <item>PETA AVENIJA MARKETING j.d.o.o., OIB 33953925965</item>
    </izvorni_sadrzaj>
    <derivirana_varijabla naziv="DomainObject.Predmet.ProtuStrankaListNazivFormatedOIB_1">
      <item>PETA AVENIJA MARKETING j.d.o.o., OIB 33953925965</item>
    </derivirana_varijabla>
  </DomainObject.Predmet.ProtuStrankaListNazivFormatedOIB>
  <DomainObject.Predmet.OstaliListFormated>
    <izvorni_sadrzaj>
      <item>Josip Broz</item>
    </izvorni_sadrzaj>
    <derivirana_varijabla naziv="DomainObject.Predmet.OstaliListFormated_1">
      <item>Josip Broz</item>
    </derivirana_varijabla>
  </DomainObject.Predmet.OstaliListFormated>
  <DomainObject.Predmet.OstaliListFormatedOIB>
    <izvorni_sadrzaj>
      <item>Josip Broz, OIB 21879215752</item>
    </izvorni_sadrzaj>
    <derivirana_varijabla naziv="DomainObject.Predmet.OstaliListFormatedOIB_1">
      <item>Josip Broz, OIB 21879215752</item>
    </derivirana_varijabla>
  </DomainObject.Predmet.OstaliListFormatedOIB>
  <DomainObject.Predmet.OstaliListFormatedWithAdress>
    <izvorni_sadrzaj>
      <item>Josip Broz, Ravninsko 20, 49225 Ravninsko</item>
    </izvorni_sadrzaj>
    <derivirana_varijabla naziv="DomainObject.Predmet.OstaliListFormatedWithAdress_1">
      <item>Josip Broz, Ravninsko 20, 49225 Ravninsko</item>
    </derivirana_varijabla>
  </DomainObject.Predmet.OstaliListFormatedWithAdress>
  <DomainObject.Predmet.OstaliListFormatedWithAdressOIB>
    <izvorni_sadrzaj>
      <item>Josip Broz, OIB 21879215752, Ravninsko 20, 49225 Ravninsko</item>
    </izvorni_sadrzaj>
    <derivirana_varijabla naziv="DomainObject.Predmet.OstaliListFormatedWithAdressOIB_1">
      <item>Josip Broz, OIB 21879215752, Ravninsko 20, 49225 Ravninsko</item>
    </derivirana_varijabla>
  </DomainObject.Predmet.OstaliListFormatedWithAdressOIB>
  <DomainObject.Predmet.OstaliListNazivFormated>
    <izvorni_sadrzaj>
      <item>Josip Broz</item>
    </izvorni_sadrzaj>
    <derivirana_varijabla naziv="DomainObject.Predmet.OstaliListNazivFormated_1">
      <item>Josip Broz</item>
    </derivirana_varijabla>
  </DomainObject.Predmet.OstaliListNazivFormated>
  <DomainObject.Predmet.OstaliListNazivFormatedOIB>
    <izvorni_sadrzaj>
      <item>Josip Broz, OIB 21879215752</item>
    </izvorni_sadrzaj>
    <derivirana_varijabla naziv="DomainObject.Predmet.OstaliListNazivFormatedOIB_1">
      <item>Josip Broz, OIB 21879215752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 AVENIJA MARKETING j.d.o.o.</izvorni_sadrzaj>
    <derivirana_varijabla naziv="DomainObject.Predmet.ProtustrankaIDrugi_1">PETA AVENIJA MARKETING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PETA AVENIJA MARKETING j.d.o.o., OIB 33953925965, Mihaljekov Jarek 67, 49000 Krapina</izvorni_sadrzaj>
    <derivirana_varijabla naziv="DomainObject.Predmet.ProtustrankaIDrugiAdressOIB_1">PETA AVENIJA MARKETING j.d.o.o., OIB 33953925965, Mihaljekov Jarek 67,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 AVENIJA MARKETING j.d.o.o.</item>
      <item>FINA Regionalni centar Zagreb</item>
      <item>Josip Broz</item>
    </izvorni_sadrzaj>
    <derivirana_varijabla naziv="DomainObject.Predmet.SudioniciListNaziv_1">
      <item>PETA AVENIJA MARKETING j.d.o.o.</item>
      <item>FINA Regionalni centar Zagreb</item>
      <item>Josip Broz</item>
    </derivirana_varijabla>
  </DomainObject.Predmet.SudioniciListNaziv>
  <DomainObject.Predmet.SudioniciListAdressOIB>
    <izvorni_sadrzaj>
      <item>PETA AVENIJA MARKETING j.d.o.o., OIB 33953925965, Mihaljekov Jarek 67,49000 Krapina</item>
      <item>FINA Regionalni centar Zagreb, OIB 85821130368, Trg svibanjskih žrtava 1995. 1,10000 Zagreb</item>
      <item>Josip Broz, OIB 21879215752, Ravninsko 20,49225 Ravninsko</item>
    </izvorni_sadrzaj>
    <derivirana_varijabla naziv="DomainObject.Predmet.SudioniciListAdressOIB_1">
      <item>PETA AVENIJA MARKETING j.d.o.o., OIB 33953925965, Mihaljekov Jarek 67,49000 Krapina</item>
      <item>FINA Regionalni centar Zagreb, OIB 85821130368, Trg svibanjskih žrtava 1995. 1,10000 Zagreb</item>
      <item>Josip Broz, OIB 21879215752, Ravninsko 20,49225 Ravninsko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33953925965</item>
      <item>, OIB 85821130368</item>
      <item>, OIB 21879215752</item>
    </izvorni_sadrzaj>
    <derivirana_varijabla naziv="DomainObject.Predmet.SudioniciListNazivOIB_1">
      <item>, OIB 33953925965</item>
      <item>, OIB 85821130368</item>
      <item>, OIB 21879215752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St-584/2018-11</izvorni_sadrzaj>
    <derivirana_varijabla naziv="DomainObject.PredzadnjaOdlukaIzPredmeta.Oznaka_1">St-584/2018-11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2342</properties:Characters>
  <properties:Lines>81</properties:Lines>
  <properties:Paragraphs>26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2018-09-20T06:11:00Z</dcterms:created>
  <dc:creator>Sanja Ban</dc:creator>
  <dc:description/>
  <cp:keywords/>
  <cp:lastModifiedBy>Sanja Ban</cp:lastModifiedBy>
  <cp:lastPrinted>2018-12-05T13:06:00Z</cp:lastPrinted>
  <dcterms:modified xmlns:xsi="http://www.w3.org/2001/XMLSchema-instance" xsi:type="dcterms:W3CDTF">2018-12-05T13:18:00Z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predujma nagrade stečajnom upravitelju (RJEŠENJE - određivanje nagrade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