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2af6" w14:paraId="88f2af6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85397">
        <w:rPr>
          <w:rFonts w:hAnsi="Times New Roman" w:ascii="Times New Roman"/>
          <w:color w:val="auto"/>
          <w:sz w:val="24"/>
          <w:szCs w:val="24"/>
          <w:lang w:val="pl-PL"/>
        </w:rPr>
        <w:t>2939/16-11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DB623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111493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F85397" w:rsidRPr="00F85397">
        <w:rPr>
          <w:rFonts w:hAnsi="Times New Roman" w:ascii="Times New Roman"/>
          <w:color w:val="auto"/>
          <w:sz w:val="24"/>
          <w:szCs w:val="24"/>
        </w:rPr>
        <w:t>ATOLON AMOR j.d.o.o. za trgovinu i usluge, Sesvete, Kašinska 27B, OIB 69834586999</w:t>
      </w:r>
      <w:r w:rsidR="006D45D1" w:rsidRPr="00F85397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F8539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84A62" w:rsidRPr="00DB6233">
        <w:rPr>
          <w:rFonts w:hAnsi="Times New Roman" w:ascii="Times New Roman"/>
          <w:color w:val="auto"/>
          <w:sz w:val="24"/>
          <w:szCs w:val="24"/>
        </w:rPr>
        <w:t>15. svibnja 2017.</w:t>
      </w:r>
    </w:p>
    <w:p w:rsidRDefault="006D45D1" w:rsidP="00E2213A" w:rsidR="006D45D1" w:rsidRPr="00BD263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11149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111493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E4150" w:rsidRPr="00F85397">
        <w:rPr>
          <w:rFonts w:hAnsi="Times New Roman" w:ascii="Times New Roman"/>
          <w:color w:val="auto"/>
          <w:sz w:val="24"/>
          <w:szCs w:val="24"/>
        </w:rPr>
        <w:t>ATOLON AMOR j.d.o.o. za trgovinu i usluge, Sesvete, Kašinska 27B, OIB 69834586999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7E4150">
        <w:rPr>
          <w:rFonts w:hAnsi="Times New Roman" w:ascii="Times New Roman"/>
          <w:color w:val="auto"/>
          <w:sz w:val="24"/>
          <w:szCs w:val="24"/>
        </w:rPr>
        <w:t xml:space="preserve">Berislav Maksimović, Varaždin, Hrašćica, Braće Radić 1, OIB </w:t>
      </w:r>
      <w:r w:rsidR="0037688E">
        <w:rPr>
          <w:rFonts w:hAnsi="Times New Roman" w:ascii="Times New Roman"/>
          <w:color w:val="auto"/>
          <w:sz w:val="24"/>
          <w:szCs w:val="24"/>
        </w:rPr>
        <w:t>57300759557.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7E4150" w:rsidRPr="00F85397">
        <w:rPr>
          <w:rFonts w:hAnsi="Times New Roman" w:ascii="Times New Roman"/>
          <w:color w:val="auto"/>
          <w:sz w:val="24"/>
          <w:szCs w:val="24"/>
        </w:rPr>
        <w:t>ATOLON AMOR j.d.o.o. za trgovinu i usluge, Sesvete, Kašinska 27B, OIB 69834586999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7688E" w:rsidP="0037688E" w:rsidR="0037688E" w:rsidRPr="00A81B9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81B9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11.292,86 kn.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B9F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St-2939/16-6 od 10. studenog 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21. veljače 2017., nije pristupio zakonski zastupnik dužnika niti je postupio po nalogu suda.</w:t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37688E" w:rsidP="0037688E" w:rsidR="0037688E" w:rsidRPr="00A81B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81B9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15. studeni 2016. proizlazi da dužnik ima evidentirane neizvršene osnove za plaćanje u neprekinutom razdoblju od 357 dana u iznosu od 14.348,34 kn.</w:t>
      </w:r>
    </w:p>
    <w:p w:rsidRDefault="00D01671" w:rsidP="00D01671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260509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60509" w:rsidP="00AB7A2F" w:rsidR="00260509" w:rsidRPr="0026050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60509" w:rsidP="00995CE9" w:rsidR="00260509" w:rsidRPr="0026050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050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11149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60509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7688E">
      <w:rPr>
        <w:rFonts w:hAnsi="Verdana" w:ascii="Verdana"/>
        <w:color w:val="auto"/>
        <w:sz w:val="22"/>
        <w:szCs w:val="22"/>
      </w:rPr>
      <w:t>2939</w:t>
    </w:r>
    <w:r w:rsidR="0079238C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1493"/>
    <w:rsid w:val="00114082"/>
    <w:rsid w:val="001218D5"/>
    <w:rsid w:val="001A1801"/>
    <w:rsid w:val="001C7010"/>
    <w:rsid w:val="001D3F6D"/>
    <w:rsid w:val="001E5A2C"/>
    <w:rsid w:val="002256D8"/>
    <w:rsid w:val="00260509"/>
    <w:rsid w:val="00266C0E"/>
    <w:rsid w:val="002C62C4"/>
    <w:rsid w:val="002E299E"/>
    <w:rsid w:val="002F0B6E"/>
    <w:rsid w:val="00302ADE"/>
    <w:rsid w:val="00314FEE"/>
    <w:rsid w:val="003450C6"/>
    <w:rsid w:val="00346C0F"/>
    <w:rsid w:val="00355BF4"/>
    <w:rsid w:val="00356A9C"/>
    <w:rsid w:val="0037688E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946E9"/>
    <w:rsid w:val="004C3B7F"/>
    <w:rsid w:val="00520A1F"/>
    <w:rsid w:val="00540014"/>
    <w:rsid w:val="005577FF"/>
    <w:rsid w:val="00584E68"/>
    <w:rsid w:val="005B26BC"/>
    <w:rsid w:val="005B2B2C"/>
    <w:rsid w:val="005C5019"/>
    <w:rsid w:val="005C764B"/>
    <w:rsid w:val="006031BB"/>
    <w:rsid w:val="006316FA"/>
    <w:rsid w:val="00642D18"/>
    <w:rsid w:val="00687322"/>
    <w:rsid w:val="006B11E6"/>
    <w:rsid w:val="006D11F7"/>
    <w:rsid w:val="006D45D1"/>
    <w:rsid w:val="006D6C0A"/>
    <w:rsid w:val="006F4AE0"/>
    <w:rsid w:val="007062EF"/>
    <w:rsid w:val="00716442"/>
    <w:rsid w:val="00737E32"/>
    <w:rsid w:val="00762591"/>
    <w:rsid w:val="0078325E"/>
    <w:rsid w:val="0079238C"/>
    <w:rsid w:val="007C5E77"/>
    <w:rsid w:val="007E4150"/>
    <w:rsid w:val="007F1C40"/>
    <w:rsid w:val="00814109"/>
    <w:rsid w:val="0082353D"/>
    <w:rsid w:val="008244A4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D263D"/>
    <w:rsid w:val="00BD476A"/>
    <w:rsid w:val="00BD6CD6"/>
    <w:rsid w:val="00BE39D2"/>
    <w:rsid w:val="00BF2935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B6233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85397"/>
    <w:rsid w:val="00F95057"/>
    <w:rsid w:val="00FA104B"/>
    <w:rsid w:val="00FA58A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0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50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0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0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0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0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5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50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5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5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ATOLON AMOR j.d.o.o. za trgovinu i usluge zastupanog po punomoćniku Davor Colarić</izvorni_sadrzaj>
    <derivirana_varijabla naziv="DomainObject.Predmet.ProtustrankaFormated_1">  ATOLON AMOR j.d.o.o. za trgovinu i usluge zastupanog po punomoćniku Davor Colarić</derivirana_varijabla>
  </DomainObject.Predmet.ProtustrankaFormated>
  <DomainObject.Predmet.ProtustrankaFormatedOIB>
    <izvorni_sadrzaj>  ATOLON AMOR j.d.o.o. za trgovinu i usluge, OIB 69834586999 zastupanog po punomoćniku Davor Colarić</izvorni_sadrzaj>
    <derivirana_varijabla naziv="DomainObject.Predmet.ProtustrankaFormatedOIB_1">  ATOLON AMOR j.d.o.o. za trgovinu i usluge, OIB 69834586999 zastupanog po punomoćniku Davor Colarić</derivirana_varijabla>
  </DomainObject.Predmet.ProtustrankaFormatedOIB>
  <DomainObject.Predmet.ProtustrankaFormatedWithAdress>
    <izvorni_sadrzaj> ATOLON AMOR j.d.o.o. za trgovinu i usluge, Kašinska 27 B, 10360 Sesvete zastupanog po punomoćniku Davor Colarić</izvorni_sadrzaj>
    <derivirana_varijabla naziv="DomainObject.Predmet.ProtustrankaFormatedWithAdress_1"> ATOLON AMOR j.d.o.o. za trgovinu i usluge, Kašinska 27 B, 10360 Sesvete zastupanog po punomoćniku Davor Colarić</derivirana_varijabla>
  </DomainObject.Predmet.ProtustrankaFormatedWithAdress>
  <DomainObject.Predmet.ProtustrankaFormatedWithAdressOIB>
    <izvorni_sadrzaj> ATOLON AMOR j.d.o.o. za trgovinu i usluge, OIB 69834586999, Kašinska 27 B, 10360 Sesvete zastupanog po punomoćniku Davor Colarić</izvorni_sadrzaj>
    <derivirana_varijabla naziv="DomainObject.Predmet.ProtustrankaFormatedWithAdressOIB_1"> ATOLON AMOR j.d.o.o. za trgovinu i usluge, OIB 69834586999, Kašinska 27 B, 10360 Sesvete zastupanog po punomoćniku Davor Colarić</derivirana_varijabla>
  </DomainObject.Predmet.ProtustrankaFormatedWithAdressOIB>
  <DomainObject.Predmet.ProtustrankaWithAdress>
    <izvorni_sadrzaj>ATOLON AMOR j.d.o.o. za trgovinu i usluge Kašinska 27 B, 10360 Sesvete</izvorni_sadrzaj>
    <derivirana_varijabla naziv="DomainObject.Predmet.ProtustrankaWithAdress_1">ATOLON AMOR j.d.o.o. za trgovinu i usluge Kašinska 27 B, 10360 Sesvete</derivirana_varijabla>
  </DomainObject.Predmet.ProtustrankaWithAdress>
  <DomainObject.Predmet.ProtustrankaWithAdressOIB>
    <izvorni_sadrzaj>ATOLON AMOR j.d.o.o. za trgovinu i usluge, OIB 69834586999, Kašinska 27 B, 10360 Sesvete</izvorni_sadrzaj>
    <derivirana_varijabla naziv="DomainObject.Predmet.ProtustrankaWithAdressOIB_1">ATOLON AMOR j.d.o.o. za trgovinu i usluge, OIB 69834586999, Kašinska 27 B, 10360 Sesvete</derivirana_varijabla>
  </DomainObject.Predmet.ProtustrankaWithAdressOIB>
  <DomainObject.Predmet.ProtustrankaNazivFormated>
    <izvorni_sadrzaj>ATOLON AMOR j.d.o.o. za trgovinu i usluge</izvorni_sadrzaj>
    <derivirana_varijabla naziv="DomainObject.Predmet.ProtustrankaNazivFormated_1">ATOLON AMOR j.d.o.o. za trgovinu i usluge</derivirana_varijabla>
  </DomainObject.Predmet.ProtustrankaNazivFormated>
  <DomainObject.Predmet.ProtustrankaNazivFormatedOIB>
    <izvorni_sadrzaj>ATOLON AMOR j.d.o.o. za trgovinu i usluge, OIB 69834586999</izvorni_sadrzaj>
    <derivirana_varijabla naziv="DomainObject.Predmet.ProtustrankaNazivFormatedOIB_1">ATOLON AMOR j.d.o.o. za trgovinu i usluge, OIB 69834586999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Colarić; vjerovnici</izvorni_sadrzaj>
    <derivirana_varijabla naziv="DomainObject.Predmet.StrankaFormated_1">  FINA Regionalni centar Zagreb; Davor Colarić; vjerovnici</derivirana_varijabla>
  </DomainObject.Predmet.StrankaFormated>
  <DomainObject.Predmet.StrankaFormatedOIB>
    <izvorni_sadrzaj>  FINA Regionalni centar Zagreb, OIB 85821130368; Davor Colarić, OIB 74278407337; vjerovnici</izvorni_sadrzaj>
    <derivirana_varijabla naziv="DomainObject.Predmet.StrankaFormatedOIB_1">  FINA Regionalni centar Zagreb, OIB 85821130368; Davor Colarić, OIB 74278407337; vjerovnici</derivirana_varijabla>
  </DomainObject.Predmet.StrankaFormatedOIB>
  <DomainObject.Predmet.StrankaFormatedWithAdress>
    <izvorni_sadrzaj> FINA Regionalni centar Zagreb, Trg svibanjskih žrtava 1995. br. 1, 10000 Zagreb; Davor Colarić, Kašinska 27b, 10360 Sesvete; vjerovnici</izvorni_sadrzaj>
    <derivirana_varijabla naziv="DomainObject.Predmet.StrankaFormatedWithAdress_1"> FINA Regionalni centar Zagreb, Trg svibanjskih žrtava 1995. br. 1, 10000 Zagreb; Davor Colarić, Kašinska 27b, 10360 Sesvete; vjerovnici</derivirana_varijabla>
  </DomainObject.Predmet.StrankaFormatedWithAdress>
  <DomainObject.Predmet.StrankaFormatedWithAdressOIB>
    <izvorni_sadrzaj> FINA Regionalni centar Zagreb, OIB 85821130368, Trg svibanjskih žrtava 1995. br. 1, 10000 Zagreb; Davor Colarić, OIB 74278407337, Kašinska 27b, 10360 Sesvete; vjerovnici</izvorni_sadrzaj>
    <derivirana_varijabla naziv="DomainObject.Predmet.StrankaFormatedWithAdressOIB_1"> FINA Regionalni centar Zagreb, OIB 85821130368, Trg svibanjskih žrtava 1995. br. 1, 10000 Zagreb; Davor Colarić, OIB 74278407337, Kašinska 27b, 10360 Sesvete; vjerovnici</derivirana_varijabla>
  </DomainObject.Predmet.StrankaFormatedWithAdressOIB>
  <DomainObject.Predmet.StrankaWithAdress>
    <izvorni_sadrzaj>FINA Regionalni centar Zagreb Trg svibanjskih žrtava 1995. br. 1,10000 Zagreb,Davor Colarić Kašinska 27b,10360 Sesvete,vjerovnici </izvorni_sadrzaj>
    <derivirana_varijabla naziv="DomainObject.Predmet.StrankaWithAdress_1">FINA Regionalni centar Zagreb Trg svibanjskih žrtava 1995. br. 1,10000 Zagreb,Davor Colarić Kašinska 27b,10360 Sesvete,vjerovnici </derivirana_varijabla>
  </DomainObject.Predmet.StrankaWithAdress>
  <DomainObject.Predmet.StrankaWithAdressOIB>
    <izvorni_sadrzaj>FINA Regionalni centar Zagreb, OIB 85821130368, Trg svibanjskih žrtava 1995. br. 1,10000 Zagreb,Davor Colarić, OIB 74278407337, Kašinska 27b,10360 Sesvete,vjerovnici</izvorni_sadrzaj>
    <derivirana_varijabla naziv="DomainObject.Predmet.StrankaWithAdressOIB_1">FINA Regionalni centar Zagreb, OIB 85821130368, Trg svibanjskih žrtava 1995. br. 1,10000 Zagreb,Davor Colarić, OIB 74278407337, Kašinska 27b,10360 Sesvete,vjerovnici</derivirana_varijabla>
  </DomainObject.Predmet.StrankaWithAdressOIB>
  <DomainObject.Predmet.StrankaNazivFormated>
    <izvorni_sadrzaj>FINA Regionalni centar Zagreb,Davor Colarić,vjerovnici</izvorni_sadrzaj>
    <derivirana_varijabla naziv="DomainObject.Predmet.StrankaNazivFormated_1">FINA Regionalni centar Zagreb,Davor Colarić,vjerovnici</derivirana_varijabla>
  </DomainObject.Predmet.StrankaNazivFormated>
  <DomainObject.Predmet.StrankaNazivFormatedOIB>
    <izvorni_sadrzaj>FINA Regionalni centar Zagreb, OIB 85821130368,Davor Colarić, OIB 74278407337,vjerovnici</izvorni_sadrzaj>
    <derivirana_varijabla naziv="DomainObject.Predmet.StrankaNazivFormatedOIB_1">FINA Regionalni centar Zagreb, OIB 85821130368,Davor Colarić, OIB 74278407337,vjerovnici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Davor Colarić</item>
      <item>vjerovnici</item>
    </izvorni_sadrzaj>
    <derivirana_varijabla naziv="DomainObject.Predmet.StrankaListFormated_1">
      <item>FINA Regionalni centar Zagreb</item>
      <item>Davor Colarić</item>
      <item>vjerovnici</item>
    </derivirana_varijabla>
  </DomainObject.Predmet.StrankaListFormated>
  <DomainObject.Predmet.StrankaListFormatedOIB>
    <izvorni_sadrzaj>
      <item>FINA Regionalni centar Zagreb, OIB 85821130368</item>
      <item>Davor Colarić, OIB 74278407337</item>
      <item>vjerovnici</item>
    </izvorni_sadrzaj>
    <derivirana_varijabla naziv="DomainObject.Predmet.StrankaListFormatedOIB_1">
      <item>FINA Regionalni centar Zagreb, OIB 85821130368</item>
      <item>Davor Colarić, OIB 74278407337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Colarić, Kašinska 27b, 10360 Sesvete</item>
      <item>vjerovnici</item>
    </izvorni_sadrzaj>
    <derivirana_varijabla naziv="DomainObject.Predmet.StrankaListFormatedWithAdress_1">
      <item>FINA Regionalni centar Zagreb, Trg svibanjskih žrtava 1995. br. 1, 10000 Zagreb</item>
      <item>Davor Colarić, Kašinska 27b,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Colarić, OIB 74278407337, Kašinska 27b,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Davor Colarić, OIB 74278407337, Kašinska 27b, 10360 Sesvete</item>
      <item>vjerovnici</item>
    </derivirana_varijabla>
  </DomainObject.Predmet.StrankaListFormatedWithAdressOIB>
  <DomainObject.Predmet.StrankaListNazivFormated>
    <izvorni_sadrzaj>
      <item>FINA Regionalni centar Zagreb</item>
      <item>Davor Colarić</item>
      <item>vjerovnici</item>
    </izvorni_sadrzaj>
    <derivirana_varijabla naziv="DomainObject.Predmet.StrankaListNazivFormated_1">
      <item>FINA Regionalni centar Zagreb</item>
      <item>Davor Colarić</item>
      <item>vjerovnici</item>
    </derivirana_varijabla>
  </DomainObject.Predmet.StrankaListNazivFormated>
  <DomainObject.Predmet.StrankaListNazivFormatedOIB>
    <izvorni_sadrzaj>
      <item>FINA Regionalni centar Zagreb, OIB 85821130368</item>
      <item>Davor Colarić, OIB 74278407337</item>
      <item>vjerovnici</item>
    </izvorni_sadrzaj>
    <derivirana_varijabla naziv="DomainObject.Predmet.StrankaListNazivFormatedOIB_1">
      <item>FINA Regionalni centar Zagreb, OIB 85821130368</item>
      <item>Davor Colarić, OIB 74278407337</item>
      <item>vjerovnici</item>
    </derivirana_varijabla>
  </DomainObject.Predmet.StrankaListNazivFormatedOIB>
  <DomainObject.Predmet.ProtuStrankaListFormated>
    <izvorni_sadrzaj>
      <item>ATOLON AMOR j.d.o.o. za trgovinu i usluge zastupanog po punomoćniku Davor Colarić</item>
    </izvorni_sadrzaj>
    <derivirana_varijabla naziv="DomainObject.Predmet.ProtuStrankaListFormated_1">
      <item>ATOLON AMOR j.d.o.o. za trgovinu i usluge zastupanog po punomoćniku Davor Colarić</item>
    </derivirana_varijabla>
  </DomainObject.Predmet.ProtuStrankaListFormated>
  <DomainObject.Predmet.ProtuStrankaListFormatedOIB>
    <izvorni_sadrzaj>
      <item>ATOLON AMOR j.d.o.o. za trgovinu i usluge, OIB 69834586999 zastupanog po punomoćniku Davor Colarić</item>
    </izvorni_sadrzaj>
    <derivirana_varijabla naziv="DomainObject.Predmet.ProtuStrankaListFormatedOIB_1">
      <item>ATOLON AMOR j.d.o.o. za trgovinu i usluge, OIB 69834586999 zastupanog po punomoćniku Davor Colarić</item>
    </derivirana_varijabla>
  </DomainObject.Predmet.ProtuStrankaListFormatedOIB>
  <DomainObject.Predmet.ProtuStrankaListFormatedWithAdress>
    <izvorni_sadrzaj>
      <item>ATOLON AMOR j.d.o.o. za trgovinu i usluge, Kašinska 27 B, 10360 Sesvete zastupanog po punomoćniku Davor Colarić</item>
    </izvorni_sadrzaj>
    <derivirana_varijabla naziv="DomainObject.Predmet.ProtuStrankaListFormatedWithAdress_1">
      <item>ATOLON AMOR j.d.o.o. za trgovinu i usluge, Kašinska 27 B, 10360 Sesvete zastupanog po punomoćniku Davor Colarić</item>
    </derivirana_varijabla>
  </DomainObject.Predmet.ProtuStrankaListFormatedWithAdress>
  <DomainObject.Predmet.ProtuStrankaListFormatedWithAdressOIB>
    <izvorni_sadrzaj>
      <item>ATOLON AMOR j.d.o.o. za trgovinu i usluge, OIB 69834586999, Kašinska 27 B, 10360 Sesvete zastupanog po punomoćniku Davor Colarić</item>
    </izvorni_sadrzaj>
    <derivirana_varijabla naziv="DomainObject.Predmet.ProtuStrankaListFormatedWithAdressOIB_1">
      <item>ATOLON AMOR j.d.o.o. za trgovinu i usluge, OIB 69834586999, Kašinska 27 B, 10360 Sesvete zastupanog po punomoćniku Davor Colarić</item>
    </derivirana_varijabla>
  </DomainObject.Predmet.ProtuStrankaListFormatedWithAdressOIB>
  <DomainObject.Predmet.ProtuStrankaListNazivFormated>
    <izvorni_sadrzaj>
      <item>ATOLON AMOR j.d.o.o. za trgovinu i usluge</item>
    </izvorni_sadrzaj>
    <derivirana_varijabla naziv="DomainObject.Predmet.ProtuStrankaListNazivFormated_1">
      <item>ATOLON AMOR j.d.o.o. za trgovinu i usluge</item>
    </derivirana_varijabla>
  </DomainObject.Predmet.ProtuStrankaListNazivFormated>
  <DomainObject.Predmet.ProtuStrankaListNazivFormatedOIB>
    <izvorni_sadrzaj>
      <item>ATOLON AMOR j.d.o.o. za trgovinu i usluge, OIB 69834586999</item>
    </izvorni_sadrzaj>
    <derivirana_varijabla naziv="DomainObject.Predmet.ProtuStrankaListNazivFormatedOIB_1">
      <item>ATOLON AMOR j.d.o.o. za trgovinu i usluge, OIB 69834586999</item>
    </derivirana_varijabla>
  </DomainObject.Predmet.ProtuStrankaListNazivFormatedOIB>
  <DomainObject.Predmet.OstaliListFormated>
    <izvorni_sadrzaj>
      <item>Davor Colarić punomoćnik sudionika u postupku ATOLON AMOR j.d.o.o. za trgovinu i usluge</item>
      <item>Berislav Maksimović</item>
    </izvorni_sadrzaj>
    <derivirana_varijabla naziv="DomainObject.Predmet.OstaliListFormated_1">
      <item>Davor Colarić punomoćnik sudionika u postupku ATOLON AMOR j.d.o.o. za trgovinu i usluge</item>
      <item>Berislav Maksimović</item>
    </derivirana_varijabla>
  </DomainObject.Predmet.OstaliListFormated>
  <DomainObject.Predmet.OstaliListFormatedOIB>
    <izvorni_sadrzaj>
      <item>Davor Colarić, OIB 74278407337 punomoćnik sudionika u postupku ATOLON AMOR j.d.o.o. za trgovinu i usluge</item>
      <item>Berislav Maksimović, OIB 57300759557</item>
    </izvorni_sadrzaj>
    <derivirana_varijabla naziv="DomainObject.Predmet.OstaliListFormatedOIB_1">
      <item>Davor Colarić, OIB 74278407337 punomoćnik sudionika u postupku ATOLON AMOR j.d.o.o. za trgovinu i usluge</item>
      <item>Berislav Maksimović, OIB 57300759557</item>
    </derivirana_varijabla>
  </DomainObject.Predmet.OstaliListFormatedOIB>
  <DomainObject.Predmet.OstaliListFormatedWithAdress>
    <izvorni_sadrzaj>
      <item>Davor Colarić, Kašinska 27b, 10360 Sesvete punomoćnik sudionika u postupku ATOLON AMOR j.d.o.o. za trgovinu i usluge</item>
      <item>Berislav Maksimović, Braće Radića 1, 42000 Hrašćica</item>
    </izvorni_sadrzaj>
    <derivirana_varijabla naziv="DomainObject.Predmet.OstaliListFormatedWithAdress_1">
      <item>Davor Colarić, Kašinska 27b, 10360 Sesvete punomoćnik sudionika u postupku ATOLON AMOR j.d.o.o. za trgovinu i usluge</item>
      <item>Berislav Maksimović, Braće Radića 1, 42000 Hrašćica</item>
    </derivirana_varijabla>
  </DomainObject.Predmet.OstaliListFormatedWithAdress>
  <DomainObject.Predmet.OstaliListFormatedWithAdressOIB>
    <izvorni_sadrzaj>
      <item>Davor Colarić, OIB 74278407337, Kašinska 27b, 10360 Sesvete punomoćnik sudionika u postupku ATOLON AMOR j.d.o.o. za trgovinu i usluge</item>
      <item>Berislav Maksimović, OIB 57300759557, Braće Radića 1, 42000 Hrašćica</item>
    </izvorni_sadrzaj>
    <derivirana_varijabla naziv="DomainObject.Predmet.OstaliListFormatedWithAdressOIB_1">
      <item>Davor Colarić, OIB 74278407337, Kašinska 27b, 10360 Sesvete punomoćnik sudionika u postupku ATOLON AMOR j.d.o.o. za trgovinu i usluge</item>
      <item>Berislav Maksimović, OIB 57300759557, Braće Radića 1, 42000 Hrašćica</item>
    </derivirana_varijabla>
  </DomainObject.Predmet.OstaliListFormatedWithAdressOIB>
  <DomainObject.Predmet.OstaliListNazivFormated>
    <izvorni_sadrzaj>
      <item>Davor Colarić</item>
      <item>Berislav Maksimović</item>
    </izvorni_sadrzaj>
    <derivirana_varijabla naziv="DomainObject.Predmet.OstaliListNazivFormated_1">
      <item>Davor Colarić</item>
      <item>Berislav Maksimović</item>
    </derivirana_varijabla>
  </DomainObject.Predmet.OstaliListNazivFormated>
  <DomainObject.Predmet.OstaliListNazivFormatedOIB>
    <izvorni_sadrzaj>
      <item>Davor Colarić, OIB 74278407337</item>
      <item>Berislav Maksimović, OIB 57300759557</item>
    </izvorni_sadrzaj>
    <derivirana_varijabla naziv="DomainObject.Predmet.OstaliListNazivFormatedOIB_1">
      <item>Davor Colarić, OIB 74278407337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ATOLON AMOR j.d.o.o. za trgovinu i usluge</izvorni_sadrzaj>
    <derivirana_varijabla naziv="DomainObject.Predmet.ProtustrankaIDrugi_1">ATOLON AMOR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ATOLON AMOR j.d.o.o. za trgovinu i usluge, OIB 69834586999, Kašinska 27 B, 10360 Sesvete</izvorni_sadrzaj>
    <derivirana_varijabla naziv="DomainObject.Predmet.ProtustrankaIDrugiAdressOIB_1">ATOLON AMOR j.d.o.o. za trgovinu i usluge, OIB 69834586999, Kašinska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ATOLON AMOR j.d.o.o. za trgovinu i usluge</item>
      <item>Davor Colarić</item>
      <item>vjerovnici</item>
      <item>Davor Colarić</item>
      <item>Berislav Maksimović</item>
    </izvorni_sadrzaj>
    <derivirana_varijabla naziv="DomainObject.Predmet.SudioniciListNaziv_1">
      <item>FINA Regionalni centar Zagreb</item>
      <item>ATOLON AMOR j.d.o.o. za trgovinu i usluge</item>
      <item>Davor Colarić</item>
      <item>vjerovnici</item>
      <item>Davor Colarić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ATOLON AMOR j.d.o.o. za trgovinu i usluge, OIB 69834586999, Kašinska 27 B,10360 Sesvete</item>
      <item>Davor Colarić, OIB 74278407337, Kašinska 27b,10360 Sesvete</item>
      <item>vjerovnici</item>
      <item>Davor Colarić, OIB 74278407337, Kašinska 27b,10360 Sesvete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br. 1,10000 Zagreb</item>
      <item>ATOLON AMOR j.d.o.o. za trgovinu i usluge, OIB 69834586999, Kašinska 27 B,10360 Sesvete</item>
      <item>Davor Colarić, OIB 74278407337, Kašinska 27b,10360 Sesvete</item>
      <item>vjerovnici</item>
      <item>Davor Colarić, OIB 74278407337, Kašinska 27b,10360 Sesvete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69834586999</item>
      <item>, OIB 74278407337</item>
      <item>, OIB null</item>
      <item>, OIB 74278407337</item>
      <item>, OIB 57300759557</item>
    </izvorni_sadrzaj>
    <derivirana_varijabla naziv="DomainObject.Predmet.SudioniciListNazivOIB_1">
      <item>, OIB 85821130368</item>
      <item>, OIB 69834586999</item>
      <item>, OIB 74278407337</item>
      <item>, OIB null</item>
      <item>, OIB 74278407337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3880</properties:Characters>
  <properties:Lines>88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2017-05-15T11:48:00Z</dcterms:created>
  <dc:creator>ksvajger</dc:creator>
  <cp:lastModifiedBy>Kristina Švajger</cp:lastModifiedBy>
  <cp:lastPrinted>2017-05-15T11:51:00Z</cp:lastPrinted>
  <dcterms:modified xmlns:xsi="http://www.w3.org/2001/XMLSchema-instance" xsi:type="dcterms:W3CDTF">2017-05-15T11:51:00Z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